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5701" w:type="dxa"/>
        <w:tblLayout w:type="fixed"/>
        <w:tblLook w:val="01E0" w:firstRow="1" w:lastRow="1" w:firstColumn="1" w:lastColumn="1" w:noHBand="0" w:noVBand="0"/>
      </w:tblPr>
      <w:tblGrid>
        <w:gridCol w:w="851"/>
        <w:gridCol w:w="1182"/>
        <w:gridCol w:w="3745"/>
        <w:gridCol w:w="851"/>
        <w:gridCol w:w="992"/>
        <w:gridCol w:w="567"/>
        <w:gridCol w:w="709"/>
        <w:gridCol w:w="709"/>
        <w:gridCol w:w="1134"/>
        <w:gridCol w:w="850"/>
        <w:gridCol w:w="851"/>
        <w:gridCol w:w="1275"/>
        <w:gridCol w:w="1985"/>
      </w:tblGrid>
      <w:tr w:rsidR="0029230D" w:rsidRPr="003C6710" w:rsidTr="006F219F">
        <w:trPr>
          <w:trHeight w:val="295"/>
        </w:trPr>
        <w:tc>
          <w:tcPr>
            <w:tcW w:w="851" w:type="dxa"/>
          </w:tcPr>
          <w:p w:rsidR="0029230D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1</w:t>
            </w:r>
          </w:p>
        </w:tc>
        <w:tc>
          <w:tcPr>
            <w:tcW w:w="1182" w:type="dxa"/>
          </w:tcPr>
          <w:p w:rsidR="0029230D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29230D" w:rsidRPr="003C6710" w:rsidRDefault="00362FBB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Documentación de resoluciones  de homologación de enfermería.</w:t>
            </w:r>
          </w:p>
        </w:tc>
        <w:tc>
          <w:tcPr>
            <w:tcW w:w="851" w:type="dxa"/>
            <w:vAlign w:val="center"/>
          </w:tcPr>
          <w:p w:rsidR="0029230D" w:rsidRPr="003C6710" w:rsidRDefault="00362FBB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2001</w:t>
            </w:r>
          </w:p>
        </w:tc>
        <w:tc>
          <w:tcPr>
            <w:tcW w:w="992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9230D" w:rsidRPr="003C6710" w:rsidRDefault="00D91CF9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29230D" w:rsidRPr="003C6710" w:rsidTr="006F219F">
        <w:trPr>
          <w:trHeight w:val="280"/>
        </w:trPr>
        <w:tc>
          <w:tcPr>
            <w:tcW w:w="851" w:type="dxa"/>
          </w:tcPr>
          <w:p w:rsidR="0029230D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2</w:t>
            </w:r>
          </w:p>
        </w:tc>
        <w:tc>
          <w:tcPr>
            <w:tcW w:w="1182" w:type="dxa"/>
          </w:tcPr>
          <w:p w:rsidR="0029230D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29230D" w:rsidRPr="003C6710" w:rsidRDefault="00362FBB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Facultad  ciencias  de la salud responsabilidades docentes.</w:t>
            </w:r>
          </w:p>
        </w:tc>
        <w:tc>
          <w:tcPr>
            <w:tcW w:w="851" w:type="dxa"/>
            <w:vAlign w:val="center"/>
          </w:tcPr>
          <w:p w:rsidR="0029230D" w:rsidRPr="003C6710" w:rsidRDefault="00362FBB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2005</w:t>
            </w:r>
          </w:p>
        </w:tc>
        <w:tc>
          <w:tcPr>
            <w:tcW w:w="992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9230D" w:rsidRPr="003C6710" w:rsidRDefault="00D91CF9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29230D" w:rsidRPr="003C6710" w:rsidTr="006F219F">
        <w:trPr>
          <w:trHeight w:val="295"/>
        </w:trPr>
        <w:tc>
          <w:tcPr>
            <w:tcW w:w="851" w:type="dxa"/>
          </w:tcPr>
          <w:p w:rsidR="0029230D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3</w:t>
            </w:r>
          </w:p>
        </w:tc>
        <w:tc>
          <w:tcPr>
            <w:tcW w:w="1182" w:type="dxa"/>
          </w:tcPr>
          <w:p w:rsidR="0029230D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29230D" w:rsidRPr="003C6710" w:rsidRDefault="00362FBB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Borrador de capacitación </w:t>
            </w:r>
            <w:r w:rsidR="000E5880">
              <w:rPr>
                <w:rFonts w:ascii="Arial" w:hAnsi="Arial" w:cs="Arial"/>
                <w:bCs/>
              </w:rPr>
              <w:t>docente.</w:t>
            </w:r>
          </w:p>
        </w:tc>
        <w:tc>
          <w:tcPr>
            <w:tcW w:w="851" w:type="dxa"/>
            <w:vAlign w:val="center"/>
          </w:tcPr>
          <w:p w:rsidR="0029230D" w:rsidRPr="003C6710" w:rsidRDefault="00B20DDB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200</w:t>
            </w:r>
            <w:r w:rsidR="00362FBB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992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9230D" w:rsidRPr="003C6710" w:rsidRDefault="00D91CF9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29230D" w:rsidRPr="003C6710" w:rsidTr="006F219F">
        <w:trPr>
          <w:trHeight w:val="141"/>
        </w:trPr>
        <w:tc>
          <w:tcPr>
            <w:tcW w:w="851" w:type="dxa"/>
          </w:tcPr>
          <w:p w:rsidR="0029230D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</w:t>
            </w:r>
          </w:p>
        </w:tc>
        <w:tc>
          <w:tcPr>
            <w:tcW w:w="1182" w:type="dxa"/>
          </w:tcPr>
          <w:p w:rsidR="0029230D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29230D" w:rsidRPr="003C6710" w:rsidRDefault="00362FBB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Facultad ciencias de la salud desplazamiento estudiantes.</w:t>
            </w:r>
          </w:p>
        </w:tc>
        <w:tc>
          <w:tcPr>
            <w:tcW w:w="851" w:type="dxa"/>
            <w:vAlign w:val="center"/>
          </w:tcPr>
          <w:p w:rsidR="0029230D" w:rsidRPr="003C6710" w:rsidRDefault="00B20DDB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0E5880">
              <w:rPr>
                <w:rFonts w:ascii="Arial" w:hAnsi="Arial" w:cs="Arial"/>
              </w:rPr>
              <w:t>6</w:t>
            </w:r>
          </w:p>
        </w:tc>
        <w:tc>
          <w:tcPr>
            <w:tcW w:w="992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9230D" w:rsidRPr="003C6710" w:rsidRDefault="00D91CF9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29230D" w:rsidRPr="003C6710" w:rsidTr="006F219F">
        <w:trPr>
          <w:trHeight w:val="295"/>
        </w:trPr>
        <w:tc>
          <w:tcPr>
            <w:tcW w:w="851" w:type="dxa"/>
          </w:tcPr>
          <w:p w:rsidR="0029230D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5</w:t>
            </w:r>
          </w:p>
        </w:tc>
        <w:tc>
          <w:tcPr>
            <w:tcW w:w="1182" w:type="dxa"/>
          </w:tcPr>
          <w:p w:rsidR="0029230D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29230D" w:rsidRPr="003C6710" w:rsidRDefault="000E5880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Facultad ciencias de la salud horarios </w:t>
            </w:r>
          </w:p>
        </w:tc>
        <w:tc>
          <w:tcPr>
            <w:tcW w:w="851" w:type="dxa"/>
            <w:vAlign w:val="center"/>
          </w:tcPr>
          <w:p w:rsidR="0029230D" w:rsidRPr="003C6710" w:rsidRDefault="00B20DDB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0E5880">
              <w:rPr>
                <w:rFonts w:ascii="Arial" w:hAnsi="Arial" w:cs="Arial"/>
              </w:rPr>
              <w:t>6</w:t>
            </w:r>
          </w:p>
        </w:tc>
        <w:tc>
          <w:tcPr>
            <w:tcW w:w="992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9230D" w:rsidRPr="003C6710" w:rsidRDefault="00D91CF9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29230D" w:rsidRPr="003C6710" w:rsidTr="006F219F">
        <w:trPr>
          <w:trHeight w:val="295"/>
        </w:trPr>
        <w:tc>
          <w:tcPr>
            <w:tcW w:w="851" w:type="dxa"/>
          </w:tcPr>
          <w:p w:rsidR="0029230D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6</w:t>
            </w:r>
          </w:p>
        </w:tc>
        <w:tc>
          <w:tcPr>
            <w:tcW w:w="1182" w:type="dxa"/>
          </w:tcPr>
          <w:p w:rsidR="0029230D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29230D" w:rsidRPr="003C6710" w:rsidRDefault="000E5880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Secretaria académica casos especiales.</w:t>
            </w:r>
          </w:p>
        </w:tc>
        <w:tc>
          <w:tcPr>
            <w:tcW w:w="851" w:type="dxa"/>
            <w:vAlign w:val="center"/>
          </w:tcPr>
          <w:p w:rsidR="0029230D" w:rsidRPr="003C6710" w:rsidRDefault="00B20DDB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0E5880">
              <w:rPr>
                <w:rFonts w:ascii="Arial" w:hAnsi="Arial" w:cs="Arial"/>
              </w:rPr>
              <w:t>6</w:t>
            </w:r>
          </w:p>
        </w:tc>
        <w:tc>
          <w:tcPr>
            <w:tcW w:w="992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9230D" w:rsidRPr="003C6710" w:rsidRDefault="00D91CF9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29230D" w:rsidRPr="003C6710" w:rsidTr="006F219F">
        <w:trPr>
          <w:trHeight w:val="295"/>
        </w:trPr>
        <w:tc>
          <w:tcPr>
            <w:tcW w:w="851" w:type="dxa"/>
          </w:tcPr>
          <w:p w:rsidR="0029230D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7</w:t>
            </w:r>
          </w:p>
        </w:tc>
        <w:tc>
          <w:tcPr>
            <w:tcW w:w="1182" w:type="dxa"/>
          </w:tcPr>
          <w:p w:rsidR="0029230D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29230D" w:rsidRPr="003C6710" w:rsidRDefault="000E5880" w:rsidP="007C00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Situación </w:t>
            </w:r>
            <w:proofErr w:type="spellStart"/>
            <w:r>
              <w:rPr>
                <w:rFonts w:ascii="Arial" w:hAnsi="Arial" w:cs="Arial"/>
                <w:bCs/>
              </w:rPr>
              <w:t>especialializaciones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9230D" w:rsidRPr="003C6710" w:rsidRDefault="00B20DDB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0E5880">
              <w:rPr>
                <w:rFonts w:ascii="Arial" w:hAnsi="Arial" w:cs="Arial"/>
              </w:rPr>
              <w:t>6</w:t>
            </w:r>
          </w:p>
        </w:tc>
        <w:tc>
          <w:tcPr>
            <w:tcW w:w="992" w:type="dxa"/>
            <w:vAlign w:val="center"/>
          </w:tcPr>
          <w:p w:rsidR="0029230D" w:rsidRPr="003C6710" w:rsidRDefault="0029230D" w:rsidP="0059535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9230D" w:rsidRPr="003C6710" w:rsidRDefault="00D91CF9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29230D" w:rsidRPr="003C6710" w:rsidTr="006F219F">
        <w:trPr>
          <w:trHeight w:val="295"/>
        </w:trPr>
        <w:tc>
          <w:tcPr>
            <w:tcW w:w="851" w:type="dxa"/>
          </w:tcPr>
          <w:p w:rsidR="0029230D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8</w:t>
            </w:r>
          </w:p>
        </w:tc>
        <w:tc>
          <w:tcPr>
            <w:tcW w:w="1182" w:type="dxa"/>
          </w:tcPr>
          <w:p w:rsidR="0029230D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29230D" w:rsidRPr="003C6710" w:rsidRDefault="000E5880" w:rsidP="007C00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Documentos</w:t>
            </w:r>
          </w:p>
        </w:tc>
        <w:tc>
          <w:tcPr>
            <w:tcW w:w="851" w:type="dxa"/>
            <w:vAlign w:val="center"/>
          </w:tcPr>
          <w:p w:rsidR="0029230D" w:rsidRPr="003C6710" w:rsidRDefault="00B20DDB" w:rsidP="000E58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0E5880"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9230D" w:rsidRPr="003C6710" w:rsidRDefault="00D91CF9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29230D" w:rsidRPr="003C6710" w:rsidRDefault="0029230D" w:rsidP="00595354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29230D" w:rsidRPr="003C6710" w:rsidTr="006F219F">
        <w:trPr>
          <w:trHeight w:val="295"/>
        </w:trPr>
        <w:tc>
          <w:tcPr>
            <w:tcW w:w="851" w:type="dxa"/>
          </w:tcPr>
          <w:p w:rsidR="0029230D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9</w:t>
            </w:r>
          </w:p>
        </w:tc>
        <w:tc>
          <w:tcPr>
            <w:tcW w:w="1182" w:type="dxa"/>
          </w:tcPr>
          <w:p w:rsidR="0029230D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29230D" w:rsidRPr="003C6710" w:rsidRDefault="000E5880" w:rsidP="007C00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Facultad ciencias de la salud planes de estudio programa enfermería.</w:t>
            </w:r>
          </w:p>
        </w:tc>
        <w:tc>
          <w:tcPr>
            <w:tcW w:w="851" w:type="dxa"/>
            <w:vAlign w:val="center"/>
          </w:tcPr>
          <w:p w:rsidR="0029230D" w:rsidRPr="003C6710" w:rsidRDefault="00B20DDB" w:rsidP="000E58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0E5880"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9230D" w:rsidRPr="003C6710" w:rsidRDefault="00D91CF9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29230D" w:rsidRPr="003C6710" w:rsidRDefault="0029230D" w:rsidP="00595354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29230D" w:rsidRPr="003C6710" w:rsidTr="006F219F">
        <w:trPr>
          <w:trHeight w:val="295"/>
        </w:trPr>
        <w:tc>
          <w:tcPr>
            <w:tcW w:w="851" w:type="dxa"/>
          </w:tcPr>
          <w:p w:rsidR="0029230D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10</w:t>
            </w:r>
          </w:p>
        </w:tc>
        <w:tc>
          <w:tcPr>
            <w:tcW w:w="1182" w:type="dxa"/>
          </w:tcPr>
          <w:p w:rsidR="0029230D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29230D" w:rsidRPr="003C6710" w:rsidRDefault="000E5880" w:rsidP="007C00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Facultad ciencias de la salud requerimientos catedráticos.</w:t>
            </w:r>
          </w:p>
        </w:tc>
        <w:tc>
          <w:tcPr>
            <w:tcW w:w="851" w:type="dxa"/>
            <w:vAlign w:val="center"/>
          </w:tcPr>
          <w:p w:rsidR="0029230D" w:rsidRPr="003C6710" w:rsidRDefault="00B20DDB" w:rsidP="000E58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0E5880"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9230D" w:rsidRPr="003C6710" w:rsidRDefault="00D91CF9" w:rsidP="00D9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29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11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0E5880" w:rsidP="007C00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Facultad ciencias de la salud estudio hoja de vida admisiones. </w:t>
            </w:r>
          </w:p>
        </w:tc>
        <w:tc>
          <w:tcPr>
            <w:tcW w:w="851" w:type="dxa"/>
            <w:vAlign w:val="center"/>
          </w:tcPr>
          <w:p w:rsidR="00F4577F" w:rsidRPr="003C6710" w:rsidRDefault="00B20DDB" w:rsidP="000E58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0E5880"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4577F" w:rsidRPr="003C6710" w:rsidRDefault="00D91CF9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29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0E5880" w:rsidP="007C00CC">
            <w:pPr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Facultad ciencias de la salud  memorando recibidos.</w:t>
            </w:r>
          </w:p>
        </w:tc>
        <w:tc>
          <w:tcPr>
            <w:tcW w:w="851" w:type="dxa"/>
            <w:vAlign w:val="center"/>
          </w:tcPr>
          <w:p w:rsidR="00F4577F" w:rsidRPr="003C6710" w:rsidRDefault="00B20DDB" w:rsidP="007C00CC">
            <w:pPr>
              <w:spacing w:line="24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0E5880"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595354">
            <w:pPr>
              <w:spacing w:line="240" w:lineRule="atLeast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4577F" w:rsidRPr="003C6710" w:rsidRDefault="00D91CF9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49460A">
            <w:pPr>
              <w:spacing w:line="24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F4577F" w:rsidRPr="003C6710" w:rsidRDefault="00F4577F" w:rsidP="006F219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29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13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0E5880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Facultad ciencias de la salud   correspondencia enviada.</w:t>
            </w:r>
          </w:p>
        </w:tc>
        <w:tc>
          <w:tcPr>
            <w:tcW w:w="851" w:type="dxa"/>
            <w:vAlign w:val="center"/>
          </w:tcPr>
          <w:p w:rsidR="00F4577F" w:rsidRPr="003C6710" w:rsidRDefault="00B20DDB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0E5880"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4577F" w:rsidRPr="003C6710" w:rsidRDefault="00D91CF9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F4577F" w:rsidRPr="003C6710" w:rsidRDefault="00F4577F" w:rsidP="006F219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29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14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0E5880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Facultad ciencias de la salud   correspondencia recibida.</w:t>
            </w:r>
          </w:p>
        </w:tc>
        <w:tc>
          <w:tcPr>
            <w:tcW w:w="851" w:type="dxa"/>
            <w:vAlign w:val="center"/>
          </w:tcPr>
          <w:p w:rsidR="00F4577F" w:rsidRPr="003C6710" w:rsidRDefault="00B20DDB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0E5880"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4577F" w:rsidRPr="003C6710" w:rsidRDefault="00D91CF9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F4577F" w:rsidRPr="003C6710" w:rsidRDefault="00F4577F" w:rsidP="006F219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29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15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6434FD" w:rsidP="000E5880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Secretaria académica casos especiales.</w:t>
            </w:r>
          </w:p>
        </w:tc>
        <w:tc>
          <w:tcPr>
            <w:tcW w:w="851" w:type="dxa"/>
            <w:vAlign w:val="center"/>
          </w:tcPr>
          <w:p w:rsidR="00F4577F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6434FD"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4577F" w:rsidRPr="003C6710" w:rsidRDefault="00D91CF9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6F219F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F4577F" w:rsidRPr="003C6710" w:rsidRDefault="00F4577F" w:rsidP="006F219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29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16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6434FD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Facultad ciencias de la salud requerimientos catedráticos.</w:t>
            </w:r>
          </w:p>
        </w:tc>
        <w:tc>
          <w:tcPr>
            <w:tcW w:w="851" w:type="dxa"/>
            <w:vAlign w:val="center"/>
          </w:tcPr>
          <w:p w:rsidR="00F4577F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6434FD">
              <w:rPr>
                <w:rFonts w:ascii="Arial" w:hAnsi="Arial" w:cs="Arial"/>
              </w:rPr>
              <w:t>8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6F219F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4577F" w:rsidRPr="003C6710" w:rsidRDefault="00D91CF9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F4577F" w:rsidRPr="003C6710" w:rsidRDefault="00F4577F" w:rsidP="006F219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35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17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6434FD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Facultad ciencias de la salud memorandos recibidos.</w:t>
            </w:r>
          </w:p>
        </w:tc>
        <w:tc>
          <w:tcPr>
            <w:tcW w:w="851" w:type="dxa"/>
            <w:vAlign w:val="center"/>
          </w:tcPr>
          <w:p w:rsidR="00F4577F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6434FD">
              <w:rPr>
                <w:rFonts w:ascii="Arial" w:hAnsi="Arial" w:cs="Arial"/>
              </w:rPr>
              <w:t>8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4577F" w:rsidRPr="003C6710" w:rsidRDefault="00D91CF9" w:rsidP="00D9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29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18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6434FD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Facultad ciencias de la salud planes de estudio programa de enfermería</w:t>
            </w:r>
          </w:p>
        </w:tc>
        <w:tc>
          <w:tcPr>
            <w:tcW w:w="851" w:type="dxa"/>
            <w:vAlign w:val="center"/>
          </w:tcPr>
          <w:p w:rsidR="00F4577F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6434FD">
              <w:rPr>
                <w:rFonts w:ascii="Arial" w:hAnsi="Arial" w:cs="Arial"/>
              </w:rPr>
              <w:t>8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4577F" w:rsidRPr="003C6710" w:rsidRDefault="00D91CF9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 w:rsidP="007D3CE2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29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19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6434FD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Facultad ciencias de la salud correspondencia enviada. </w:t>
            </w:r>
          </w:p>
        </w:tc>
        <w:tc>
          <w:tcPr>
            <w:tcW w:w="851" w:type="dxa"/>
            <w:vAlign w:val="center"/>
          </w:tcPr>
          <w:p w:rsidR="00F4577F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6434FD">
              <w:rPr>
                <w:rFonts w:ascii="Arial" w:hAnsi="Arial" w:cs="Arial"/>
              </w:rPr>
              <w:t>8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4577F" w:rsidRPr="003C6710" w:rsidRDefault="00D91CF9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29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20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C63BAD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Base datos graduando enfermería. </w:t>
            </w:r>
          </w:p>
        </w:tc>
        <w:tc>
          <w:tcPr>
            <w:tcW w:w="851" w:type="dxa"/>
            <w:vAlign w:val="center"/>
          </w:tcPr>
          <w:p w:rsidR="00F4577F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C63BAD">
              <w:rPr>
                <w:rFonts w:ascii="Arial" w:hAnsi="Arial" w:cs="Arial"/>
              </w:rPr>
              <w:t>8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F4577F" w:rsidRPr="003C6710" w:rsidRDefault="00D91CF9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29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21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C63BAD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Secretaria académica casos especiales. </w:t>
            </w:r>
          </w:p>
        </w:tc>
        <w:tc>
          <w:tcPr>
            <w:tcW w:w="851" w:type="dxa"/>
            <w:vAlign w:val="center"/>
          </w:tcPr>
          <w:p w:rsidR="00F4577F" w:rsidRPr="003C6710" w:rsidRDefault="00C63BAD" w:rsidP="00C63B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2008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F4577F" w:rsidRPr="003C6710" w:rsidRDefault="00D91CF9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lastRenderedPageBreak/>
              <w:t>22</w:t>
            </w:r>
          </w:p>
        </w:tc>
        <w:tc>
          <w:tcPr>
            <w:tcW w:w="1182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Default="00C63BAD" w:rsidP="00C63BA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S.A                                  </w:t>
            </w:r>
          </w:p>
          <w:p w:rsidR="00C63BAD" w:rsidRPr="003C6710" w:rsidRDefault="00C63BAD" w:rsidP="00C63BA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Monitorias. 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C63BAD">
              <w:rPr>
                <w:rFonts w:ascii="Arial" w:hAnsi="Arial" w:cs="Arial"/>
              </w:rPr>
              <w:t>8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D91CF9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1"/>
        </w:trPr>
        <w:tc>
          <w:tcPr>
            <w:tcW w:w="851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23</w:t>
            </w:r>
          </w:p>
        </w:tc>
        <w:tc>
          <w:tcPr>
            <w:tcW w:w="1182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C63BAD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Facultad ciencias de la salud requerimientos  catedráticos. 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C63BAD">
              <w:rPr>
                <w:rFonts w:ascii="Arial" w:hAnsi="Arial" w:cs="Arial"/>
              </w:rPr>
              <w:t>9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E523E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D91CF9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24</w:t>
            </w:r>
          </w:p>
        </w:tc>
        <w:tc>
          <w:tcPr>
            <w:tcW w:w="1182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C63BAD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Facultad ciencias de la salud correspondencia enviada.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="00C63BAD">
              <w:rPr>
                <w:rFonts w:ascii="Arial" w:hAnsi="Arial" w:cs="Arial"/>
              </w:rPr>
              <w:t>9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D91CF9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25</w:t>
            </w:r>
          </w:p>
        </w:tc>
        <w:tc>
          <w:tcPr>
            <w:tcW w:w="1182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C63BAD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Facultad ciencias de la salud correspondencia recibida.</w:t>
            </w:r>
          </w:p>
        </w:tc>
        <w:tc>
          <w:tcPr>
            <w:tcW w:w="851" w:type="dxa"/>
            <w:vAlign w:val="center"/>
          </w:tcPr>
          <w:p w:rsidR="00E523E7" w:rsidRDefault="00C63BAD" w:rsidP="007C00C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2009</w:t>
            </w:r>
          </w:p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D91CF9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26</w:t>
            </w:r>
          </w:p>
        </w:tc>
        <w:tc>
          <w:tcPr>
            <w:tcW w:w="1182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233E28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Facultad ciencias de la salud secretaria  académica docentes catedráticos.</w:t>
            </w:r>
          </w:p>
        </w:tc>
        <w:tc>
          <w:tcPr>
            <w:tcW w:w="851" w:type="dxa"/>
            <w:vAlign w:val="center"/>
          </w:tcPr>
          <w:p w:rsidR="00E523E7" w:rsidRPr="003C6710" w:rsidRDefault="00233E28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2010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D91CF9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27</w:t>
            </w:r>
          </w:p>
        </w:tc>
        <w:tc>
          <w:tcPr>
            <w:tcW w:w="1182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233E28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Secretarias académicas monitorias.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233E28">
              <w:rPr>
                <w:rFonts w:ascii="Arial" w:hAnsi="Arial" w:cs="Arial"/>
              </w:rPr>
              <w:t>10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D91CF9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28</w:t>
            </w:r>
          </w:p>
        </w:tc>
        <w:tc>
          <w:tcPr>
            <w:tcW w:w="1182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233E28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Secretaria académica pensum académico.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233E28">
              <w:rPr>
                <w:rFonts w:ascii="Arial" w:hAnsi="Arial" w:cs="Arial"/>
              </w:rPr>
              <w:t>10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E523E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D91CF9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29</w:t>
            </w:r>
          </w:p>
        </w:tc>
        <w:tc>
          <w:tcPr>
            <w:tcW w:w="1182" w:type="dxa"/>
          </w:tcPr>
          <w:p w:rsidR="00E523E7" w:rsidRPr="003C6710" w:rsidRDefault="00E523E7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233E28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Secretaria académica correspondencia recibida.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233E28">
              <w:rPr>
                <w:rFonts w:ascii="Arial" w:hAnsi="Arial" w:cs="Arial"/>
              </w:rPr>
              <w:t>10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D91CF9" w:rsidP="00FB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30</w:t>
            </w:r>
          </w:p>
        </w:tc>
        <w:tc>
          <w:tcPr>
            <w:tcW w:w="1182" w:type="dxa"/>
          </w:tcPr>
          <w:p w:rsidR="00E523E7" w:rsidRPr="003C6710" w:rsidRDefault="00E523E7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233E28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Secretaria académica correspondencia enviada.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233E28">
              <w:rPr>
                <w:rFonts w:ascii="Arial" w:hAnsi="Arial" w:cs="Arial"/>
              </w:rPr>
              <w:t>10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E523E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29230D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D91CF9" w:rsidP="00FB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31</w:t>
            </w:r>
          </w:p>
        </w:tc>
        <w:tc>
          <w:tcPr>
            <w:tcW w:w="1182" w:type="dxa"/>
          </w:tcPr>
          <w:p w:rsidR="00E523E7" w:rsidRPr="003C6710" w:rsidRDefault="00E523E7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7D351A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Secretaria académica casos especiales.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7D351A">
              <w:rPr>
                <w:rFonts w:ascii="Arial" w:hAnsi="Arial" w:cs="Arial"/>
              </w:rPr>
              <w:t>10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29230D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D91CF9" w:rsidP="00FB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lastRenderedPageBreak/>
              <w:t>32</w:t>
            </w:r>
          </w:p>
        </w:tc>
        <w:tc>
          <w:tcPr>
            <w:tcW w:w="1182" w:type="dxa"/>
          </w:tcPr>
          <w:p w:rsidR="00E523E7" w:rsidRPr="003C6710" w:rsidRDefault="00E523E7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7D351A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Caja menor conciliaciones bancarias.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7D351A">
              <w:rPr>
                <w:rFonts w:ascii="Arial" w:hAnsi="Arial" w:cs="Arial"/>
              </w:rPr>
              <w:t>11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29230D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D91CF9" w:rsidP="00FB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6F219F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33</w:t>
            </w:r>
          </w:p>
        </w:tc>
        <w:tc>
          <w:tcPr>
            <w:tcW w:w="1182" w:type="dxa"/>
          </w:tcPr>
          <w:p w:rsidR="00E523E7" w:rsidRPr="003C6710" w:rsidRDefault="00E523E7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7D351A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Facultad ciencias de la salud secretaria académica docentes soportes.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7D351A">
              <w:rPr>
                <w:rFonts w:ascii="Arial" w:hAnsi="Arial" w:cs="Arial"/>
              </w:rPr>
              <w:t>11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29230D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D91CF9" w:rsidP="00FB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6F21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34</w:t>
            </w:r>
          </w:p>
        </w:tc>
        <w:tc>
          <w:tcPr>
            <w:tcW w:w="1182" w:type="dxa"/>
          </w:tcPr>
          <w:p w:rsidR="00E523E7" w:rsidRPr="003C6710" w:rsidRDefault="00E523E7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7D351A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Facultad ciencias de la salud  secretaria académica pensum académico.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7D351A">
              <w:rPr>
                <w:rFonts w:ascii="Arial" w:hAnsi="Arial" w:cs="Arial"/>
              </w:rPr>
              <w:t>11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D91CF9" w:rsidP="00FB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35</w:t>
            </w:r>
          </w:p>
        </w:tc>
        <w:tc>
          <w:tcPr>
            <w:tcW w:w="1182" w:type="dxa"/>
          </w:tcPr>
          <w:p w:rsidR="00E523E7" w:rsidRPr="003C6710" w:rsidRDefault="00E523E7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7D351A" w:rsidP="007C00CC">
            <w:pPr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Facultad ciencias de la salud secretaria académica certificaciones.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7D351A">
              <w:rPr>
                <w:rFonts w:ascii="Arial" w:hAnsi="Arial" w:cs="Arial"/>
              </w:rPr>
              <w:t>11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D91CF9" w:rsidP="00FB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36</w:t>
            </w:r>
          </w:p>
        </w:tc>
        <w:tc>
          <w:tcPr>
            <w:tcW w:w="1182" w:type="dxa"/>
          </w:tcPr>
          <w:p w:rsidR="00E523E7" w:rsidRPr="003C6710" w:rsidRDefault="00E523E7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7D351A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Facultad ciencias de la salud secretaria </w:t>
            </w:r>
            <w:r w:rsidR="00006048">
              <w:rPr>
                <w:rFonts w:ascii="Arial" w:hAnsi="Arial" w:cs="Arial"/>
                <w:bCs/>
              </w:rPr>
              <w:t>académica</w:t>
            </w:r>
            <w:r>
              <w:rPr>
                <w:rFonts w:ascii="Arial" w:hAnsi="Arial" w:cs="Arial"/>
                <w:bCs/>
              </w:rPr>
              <w:t xml:space="preserve"> correspondencia recibida.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7D351A">
              <w:rPr>
                <w:rFonts w:ascii="Arial" w:hAnsi="Arial" w:cs="Arial"/>
              </w:rPr>
              <w:t>11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D91CF9" w:rsidP="00FB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37</w:t>
            </w:r>
          </w:p>
        </w:tc>
        <w:tc>
          <w:tcPr>
            <w:tcW w:w="1182" w:type="dxa"/>
          </w:tcPr>
          <w:p w:rsidR="00E523E7" w:rsidRPr="003C6710" w:rsidRDefault="00E523E7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006048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Facultad ciencias de la salud secretaria académica correspondencia enviada.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006048">
              <w:rPr>
                <w:rFonts w:ascii="Arial" w:hAnsi="Arial" w:cs="Arial"/>
              </w:rPr>
              <w:t>11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D91CF9" w:rsidP="00FB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595354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595354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2" w:type="dxa"/>
          </w:tcPr>
          <w:p w:rsidR="00E523E7" w:rsidRPr="003C6710" w:rsidRDefault="00E523E7" w:rsidP="006B35B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3745" w:type="dxa"/>
            <w:vAlign w:val="center"/>
          </w:tcPr>
          <w:p w:rsidR="00E523E7" w:rsidRPr="003C6710" w:rsidRDefault="00E523E7" w:rsidP="00CA6E7D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E523E7" w:rsidP="00FB558B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2" w:type="dxa"/>
          </w:tcPr>
          <w:p w:rsidR="00E523E7" w:rsidRPr="003C6710" w:rsidRDefault="00E523E7" w:rsidP="006B35B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3745" w:type="dxa"/>
            <w:vAlign w:val="center"/>
          </w:tcPr>
          <w:p w:rsidR="00E523E7" w:rsidRPr="003C6710" w:rsidRDefault="00E523E7" w:rsidP="00CA6E7D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E523E7" w:rsidP="00FB55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6F219F">
        <w:trPr>
          <w:trHeight w:val="295"/>
        </w:trPr>
        <w:tc>
          <w:tcPr>
            <w:tcW w:w="851" w:type="dxa"/>
          </w:tcPr>
          <w:p w:rsidR="007C00CC" w:rsidRPr="003C6710" w:rsidRDefault="007C00CC" w:rsidP="006B35BF">
            <w:pPr>
              <w:rPr>
                <w:rFonts w:ascii="Arial" w:hAnsi="Arial" w:cs="Arial"/>
              </w:rPr>
            </w:pPr>
          </w:p>
        </w:tc>
        <w:tc>
          <w:tcPr>
            <w:tcW w:w="1182" w:type="dxa"/>
          </w:tcPr>
          <w:p w:rsidR="007C00CC" w:rsidRPr="003C6710" w:rsidRDefault="007C00CC" w:rsidP="006B35B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3745" w:type="dxa"/>
            <w:vAlign w:val="center"/>
          </w:tcPr>
          <w:p w:rsidR="007C00CC" w:rsidRPr="003C6710" w:rsidRDefault="007C00CC" w:rsidP="00503343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vAlign w:val="center"/>
          </w:tcPr>
          <w:p w:rsidR="007C00CC" w:rsidRPr="003C6710" w:rsidRDefault="007C00CC" w:rsidP="007C00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:rsidR="007C00CC" w:rsidRPr="003C6710" w:rsidRDefault="007C00CC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7C00CC" w:rsidP="00FB55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6F219F">
        <w:trPr>
          <w:trHeight w:val="295"/>
        </w:trPr>
        <w:tc>
          <w:tcPr>
            <w:tcW w:w="851" w:type="dxa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2" w:type="dxa"/>
          </w:tcPr>
          <w:p w:rsidR="007C00CC" w:rsidRPr="003C6710" w:rsidRDefault="007C00CC" w:rsidP="006B35B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374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vAlign w:val="center"/>
          </w:tcPr>
          <w:p w:rsidR="007C00CC" w:rsidRPr="003C6710" w:rsidRDefault="007C00CC" w:rsidP="000060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:rsidR="007C00CC" w:rsidRPr="003C6710" w:rsidRDefault="007C00CC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7C00CC" w:rsidP="00FB55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6F219F">
        <w:trPr>
          <w:trHeight w:val="295"/>
        </w:trPr>
        <w:tc>
          <w:tcPr>
            <w:tcW w:w="851" w:type="dxa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2" w:type="dxa"/>
          </w:tcPr>
          <w:p w:rsidR="007C00CC" w:rsidRPr="003C6710" w:rsidRDefault="007C00CC" w:rsidP="006B35B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3745" w:type="dxa"/>
            <w:vAlign w:val="center"/>
          </w:tcPr>
          <w:p w:rsidR="007C00CC" w:rsidRPr="003C6710" w:rsidRDefault="007C00CC" w:rsidP="00E523E7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vAlign w:val="center"/>
          </w:tcPr>
          <w:p w:rsidR="007C00CC" w:rsidRPr="003C6710" w:rsidRDefault="007C00CC" w:rsidP="000060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:rsidR="007C00CC" w:rsidRPr="003C6710" w:rsidRDefault="007C00CC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6F219F">
        <w:trPr>
          <w:trHeight w:val="295"/>
        </w:trPr>
        <w:tc>
          <w:tcPr>
            <w:tcW w:w="851" w:type="dxa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2" w:type="dxa"/>
          </w:tcPr>
          <w:p w:rsidR="007C00CC" w:rsidRPr="003C6710" w:rsidRDefault="007C00CC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74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vAlign w:val="center"/>
          </w:tcPr>
          <w:p w:rsidR="007C00CC" w:rsidRPr="003C6710" w:rsidRDefault="007C00CC" w:rsidP="000060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:rsidR="007C00CC" w:rsidRPr="003C6710" w:rsidRDefault="007C00CC" w:rsidP="007C02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6F219F">
        <w:trPr>
          <w:trHeight w:val="295"/>
        </w:trPr>
        <w:tc>
          <w:tcPr>
            <w:tcW w:w="851" w:type="dxa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2" w:type="dxa"/>
          </w:tcPr>
          <w:p w:rsidR="007C00CC" w:rsidRPr="003C6710" w:rsidRDefault="007C00CC" w:rsidP="006B35B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3745" w:type="dxa"/>
            <w:vAlign w:val="center"/>
          </w:tcPr>
          <w:p w:rsidR="007C00CC" w:rsidRPr="003C6710" w:rsidRDefault="007C00CC" w:rsidP="006A1978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vAlign w:val="center"/>
          </w:tcPr>
          <w:p w:rsidR="007C00CC" w:rsidRPr="003C6710" w:rsidRDefault="007C00CC" w:rsidP="000060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:rsidR="007C00CC" w:rsidRPr="003C6710" w:rsidRDefault="007C00CC" w:rsidP="00E523E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6F219F">
        <w:trPr>
          <w:trHeight w:val="295"/>
        </w:trPr>
        <w:tc>
          <w:tcPr>
            <w:tcW w:w="851" w:type="dxa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2" w:type="dxa"/>
          </w:tcPr>
          <w:p w:rsidR="007C00CC" w:rsidRPr="003C6710" w:rsidRDefault="007C00CC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745" w:type="dxa"/>
            <w:vAlign w:val="center"/>
          </w:tcPr>
          <w:p w:rsidR="007C00CC" w:rsidRPr="003C6710" w:rsidRDefault="007C00CC" w:rsidP="006A1978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vAlign w:val="center"/>
          </w:tcPr>
          <w:p w:rsidR="007C00CC" w:rsidRPr="003C6710" w:rsidRDefault="007C00CC" w:rsidP="000060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6F219F">
        <w:trPr>
          <w:trHeight w:val="295"/>
        </w:trPr>
        <w:tc>
          <w:tcPr>
            <w:tcW w:w="851" w:type="dxa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2" w:type="dxa"/>
          </w:tcPr>
          <w:p w:rsidR="007C00CC" w:rsidRPr="003C6710" w:rsidRDefault="007C00CC" w:rsidP="006B35B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374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vAlign w:val="center"/>
          </w:tcPr>
          <w:p w:rsidR="007C00CC" w:rsidRPr="003C6710" w:rsidRDefault="007C00CC" w:rsidP="000060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:rsidR="007C00CC" w:rsidRPr="003C6710" w:rsidRDefault="007C00CC" w:rsidP="00E523E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6F219F">
        <w:trPr>
          <w:trHeight w:val="295"/>
        </w:trPr>
        <w:tc>
          <w:tcPr>
            <w:tcW w:w="851" w:type="dxa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2" w:type="dxa"/>
          </w:tcPr>
          <w:p w:rsidR="007C00CC" w:rsidRPr="003C6710" w:rsidRDefault="007C00CC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745" w:type="dxa"/>
            <w:vAlign w:val="center"/>
          </w:tcPr>
          <w:p w:rsidR="007C00CC" w:rsidRPr="003C6710" w:rsidRDefault="007C00CC" w:rsidP="00595354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vAlign w:val="center"/>
          </w:tcPr>
          <w:p w:rsidR="007C00CC" w:rsidRPr="003C6710" w:rsidRDefault="007C00CC" w:rsidP="000060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6F219F">
        <w:trPr>
          <w:trHeight w:val="295"/>
        </w:trPr>
        <w:tc>
          <w:tcPr>
            <w:tcW w:w="851" w:type="dxa"/>
          </w:tcPr>
          <w:p w:rsidR="007C00CC" w:rsidRPr="003C6710" w:rsidRDefault="007C00CC" w:rsidP="006B35BF">
            <w:pPr>
              <w:rPr>
                <w:rFonts w:ascii="Arial" w:hAnsi="Arial" w:cs="Arial"/>
              </w:rPr>
            </w:pPr>
          </w:p>
        </w:tc>
        <w:tc>
          <w:tcPr>
            <w:tcW w:w="1182" w:type="dxa"/>
          </w:tcPr>
          <w:p w:rsidR="007C00CC" w:rsidRPr="003C6710" w:rsidRDefault="007C00CC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745" w:type="dxa"/>
            <w:vAlign w:val="center"/>
          </w:tcPr>
          <w:p w:rsidR="007C00CC" w:rsidRPr="003C6710" w:rsidRDefault="007C00CC" w:rsidP="00E523E7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vAlign w:val="center"/>
          </w:tcPr>
          <w:p w:rsidR="007C00CC" w:rsidRPr="003C6710" w:rsidRDefault="007C00CC" w:rsidP="007C00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7C00CC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6F219F">
        <w:trPr>
          <w:trHeight w:val="295"/>
        </w:trPr>
        <w:tc>
          <w:tcPr>
            <w:tcW w:w="851" w:type="dxa"/>
          </w:tcPr>
          <w:p w:rsidR="007C00CC" w:rsidRPr="003C6710" w:rsidRDefault="007C00CC" w:rsidP="006B35BF">
            <w:pPr>
              <w:rPr>
                <w:rFonts w:ascii="Arial" w:hAnsi="Arial" w:cs="Arial"/>
              </w:rPr>
            </w:pPr>
          </w:p>
        </w:tc>
        <w:tc>
          <w:tcPr>
            <w:tcW w:w="1182" w:type="dxa"/>
          </w:tcPr>
          <w:p w:rsidR="007C00CC" w:rsidRPr="003C6710" w:rsidRDefault="007C00CC" w:rsidP="006B35B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3745" w:type="dxa"/>
            <w:vAlign w:val="center"/>
          </w:tcPr>
          <w:p w:rsidR="007C00CC" w:rsidRPr="003C6710" w:rsidRDefault="007C00CC" w:rsidP="00595354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vAlign w:val="center"/>
          </w:tcPr>
          <w:p w:rsidR="007C00CC" w:rsidRPr="003C6710" w:rsidRDefault="007C00CC" w:rsidP="000060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7C00CC" w:rsidRPr="003C6710" w:rsidRDefault="007C00CC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7C00CC">
        <w:trPr>
          <w:trHeight w:val="303"/>
        </w:trPr>
        <w:tc>
          <w:tcPr>
            <w:tcW w:w="851" w:type="dxa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2" w:type="dxa"/>
          </w:tcPr>
          <w:p w:rsidR="007C00CC" w:rsidRPr="003C6710" w:rsidRDefault="007C00CC" w:rsidP="006B35B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374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  <w:bCs/>
              </w:rPr>
            </w:pPr>
            <w:r w:rsidRPr="00447A7D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851" w:type="dxa"/>
            <w:vAlign w:val="center"/>
          </w:tcPr>
          <w:p w:rsidR="007C00CC" w:rsidRPr="003C6710" w:rsidRDefault="007C00CC" w:rsidP="007C00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7C00CC" w:rsidRPr="003C6710" w:rsidRDefault="007C00CC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</w:tbl>
    <w:p w:rsidR="006061BB" w:rsidRPr="003C6710" w:rsidRDefault="006061BB" w:rsidP="0056683E">
      <w:pPr>
        <w:rPr>
          <w:rFonts w:ascii="Arial" w:hAnsi="Arial" w:cs="Arial"/>
        </w:rPr>
      </w:pPr>
    </w:p>
    <w:p w:rsidR="0029230D" w:rsidRPr="003C6710" w:rsidRDefault="0029230D">
      <w:pPr>
        <w:rPr>
          <w:rFonts w:ascii="Arial" w:hAnsi="Arial" w:cs="Arial"/>
        </w:rPr>
      </w:pPr>
    </w:p>
    <w:sectPr w:rsidR="0029230D" w:rsidRPr="003C6710" w:rsidSect="00F650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8314" w:h="12242" w:orient="landscape" w:code="257"/>
      <w:pgMar w:top="499" w:right="1418" w:bottom="363" w:left="1418" w:header="1134" w:footer="39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C4F" w:rsidRDefault="00053C4F">
      <w:r>
        <w:separator/>
      </w:r>
    </w:p>
  </w:endnote>
  <w:endnote w:type="continuationSeparator" w:id="0">
    <w:p w:rsidR="00053C4F" w:rsidRDefault="00053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F04" w:rsidRDefault="001A743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72F0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72F04" w:rsidRDefault="00F72F0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5720" w:type="dxa"/>
      <w:tblInd w:w="-34" w:type="dxa"/>
      <w:tblLayout w:type="fixed"/>
      <w:tblLook w:val="01E0" w:firstRow="1" w:lastRow="1" w:firstColumn="1" w:lastColumn="1" w:noHBand="0" w:noVBand="0"/>
    </w:tblPr>
    <w:tblGrid>
      <w:gridCol w:w="4178"/>
      <w:gridCol w:w="3598"/>
      <w:gridCol w:w="4063"/>
      <w:gridCol w:w="3881"/>
    </w:tblGrid>
    <w:tr w:rsidR="00F72F04" w:rsidTr="00F650CE">
      <w:trPr>
        <w:trHeight w:val="298"/>
      </w:trPr>
      <w:tc>
        <w:tcPr>
          <w:tcW w:w="417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F72F04" w:rsidRPr="00B0484F" w:rsidRDefault="00F72F04" w:rsidP="009B2E98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 xml:space="preserve">Elaborado por </w:t>
          </w:r>
        </w:p>
      </w:tc>
      <w:tc>
        <w:tcPr>
          <w:tcW w:w="359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F72F04" w:rsidRPr="00B0484F" w:rsidRDefault="00F72F04" w:rsidP="009B2E98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>Entregado por</w:t>
          </w:r>
        </w:p>
      </w:tc>
      <w:tc>
        <w:tcPr>
          <w:tcW w:w="406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F72F04" w:rsidRPr="00B0484F" w:rsidRDefault="00F72F04" w:rsidP="009B2E98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>Funcionario que recibe</w:t>
          </w:r>
        </w:p>
      </w:tc>
      <w:tc>
        <w:tcPr>
          <w:tcW w:w="388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F72F04" w:rsidRPr="00B0484F" w:rsidRDefault="00F72F04" w:rsidP="009B2E98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>Firma de verificación por Archivo Central</w:t>
          </w:r>
        </w:p>
      </w:tc>
    </w:tr>
    <w:tr w:rsidR="00F72F04" w:rsidTr="00F650CE">
      <w:trPr>
        <w:trHeight w:val="298"/>
      </w:trPr>
      <w:tc>
        <w:tcPr>
          <w:tcW w:w="417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Pr="00B0484F" w:rsidRDefault="00F72F04" w:rsidP="0008370F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>Nombre: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08370F">
            <w:rPr>
              <w:rFonts w:ascii="Arial" w:hAnsi="Arial" w:cs="Arial"/>
              <w:sz w:val="16"/>
              <w:szCs w:val="16"/>
            </w:rPr>
            <w:t>NANCY S. C AMPOS PINZON</w:t>
          </w:r>
        </w:p>
      </w:tc>
      <w:tc>
        <w:tcPr>
          <w:tcW w:w="359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Pr="00B0484F" w:rsidRDefault="00F72F04" w:rsidP="0008370F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>Nombre: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08370F">
            <w:rPr>
              <w:rFonts w:ascii="Arial" w:hAnsi="Arial" w:cs="Arial"/>
              <w:sz w:val="16"/>
              <w:szCs w:val="16"/>
            </w:rPr>
            <w:t xml:space="preserve"> NELSY J. CAMACHO PARRADO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</w:tc>
      <w:tc>
        <w:tcPr>
          <w:tcW w:w="4063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Pr="00B0484F" w:rsidRDefault="00F72F04" w:rsidP="0008370F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>Nombre:</w:t>
          </w:r>
        </w:p>
      </w:tc>
      <w:tc>
        <w:tcPr>
          <w:tcW w:w="3881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Pr="00B0484F" w:rsidRDefault="00F72F04" w:rsidP="0008370F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>Nombre: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</w:tc>
    </w:tr>
    <w:tr w:rsidR="00F72F04" w:rsidTr="00F650CE">
      <w:trPr>
        <w:trHeight w:val="298"/>
      </w:trPr>
      <w:tc>
        <w:tcPr>
          <w:tcW w:w="4178" w:type="dxa"/>
          <w:tcBorders>
            <w:top w:val="single" w:sz="4" w:space="0" w:color="auto"/>
          </w:tcBorders>
        </w:tcPr>
        <w:p w:rsidR="00F72F04" w:rsidRPr="00B0484F" w:rsidRDefault="00F72F04" w:rsidP="0008370F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 xml:space="preserve">Cargo:   </w:t>
          </w:r>
          <w:r w:rsidR="0008370F">
            <w:rPr>
              <w:rFonts w:ascii="Arial" w:hAnsi="Arial" w:cs="Arial"/>
              <w:sz w:val="16"/>
              <w:szCs w:val="16"/>
            </w:rPr>
            <w:t>AUX. ADMINISTRATIVO</w:t>
          </w:r>
        </w:p>
      </w:tc>
      <w:tc>
        <w:tcPr>
          <w:tcW w:w="3598" w:type="dxa"/>
          <w:tcBorders>
            <w:top w:val="single" w:sz="4" w:space="0" w:color="auto"/>
          </w:tcBorders>
        </w:tcPr>
        <w:p w:rsidR="00F72F04" w:rsidRPr="00B0484F" w:rsidRDefault="00F72F04" w:rsidP="009B2E98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 xml:space="preserve">Cargo:   </w:t>
          </w:r>
          <w:r>
            <w:rPr>
              <w:rFonts w:ascii="Arial" w:hAnsi="Arial" w:cs="Arial"/>
              <w:sz w:val="16"/>
              <w:szCs w:val="16"/>
            </w:rPr>
            <w:t>SECRETARIA</w:t>
          </w:r>
          <w:r w:rsidR="0008370F">
            <w:rPr>
              <w:rFonts w:ascii="Arial" w:hAnsi="Arial" w:cs="Arial"/>
              <w:sz w:val="16"/>
              <w:szCs w:val="16"/>
            </w:rPr>
            <w:t xml:space="preserve"> ACADEMICA</w:t>
          </w:r>
        </w:p>
      </w:tc>
      <w:tc>
        <w:tcPr>
          <w:tcW w:w="4063" w:type="dxa"/>
          <w:tcBorders>
            <w:top w:val="single" w:sz="4" w:space="0" w:color="auto"/>
          </w:tcBorders>
        </w:tcPr>
        <w:p w:rsidR="00F72F04" w:rsidRPr="00B0484F" w:rsidRDefault="00F72F04" w:rsidP="0008370F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 xml:space="preserve">Cargo:   </w:t>
          </w:r>
        </w:p>
      </w:tc>
      <w:tc>
        <w:tcPr>
          <w:tcW w:w="3881" w:type="dxa"/>
          <w:tcBorders>
            <w:top w:val="single" w:sz="4" w:space="0" w:color="auto"/>
          </w:tcBorders>
        </w:tcPr>
        <w:p w:rsidR="00F72F04" w:rsidRPr="00B0484F" w:rsidRDefault="00F72F04" w:rsidP="0008370F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 xml:space="preserve">Cargo:   </w:t>
          </w:r>
        </w:p>
      </w:tc>
    </w:tr>
    <w:tr w:rsidR="00F72F04" w:rsidTr="00F650CE">
      <w:trPr>
        <w:trHeight w:val="298"/>
      </w:trPr>
      <w:tc>
        <w:tcPr>
          <w:tcW w:w="4178" w:type="dxa"/>
        </w:tcPr>
        <w:p w:rsidR="00F72F04" w:rsidRPr="00B0484F" w:rsidRDefault="00F72F04" w:rsidP="009B2E98">
          <w:pPr>
            <w:pStyle w:val="cuerpotexto"/>
            <w:ind w:firstLine="0"/>
            <w:rPr>
              <w:rFonts w:ascii="Arial" w:hAnsi="Arial" w:cs="Arial"/>
              <w:sz w:val="16"/>
              <w:szCs w:val="16"/>
            </w:rPr>
          </w:pPr>
          <w:r w:rsidRPr="00B0484F">
            <w:rPr>
              <w:rFonts w:ascii="Arial" w:hAnsi="Arial" w:cs="Arial"/>
              <w:sz w:val="16"/>
              <w:szCs w:val="16"/>
            </w:rPr>
            <w:t xml:space="preserve">Firma: </w:t>
          </w:r>
        </w:p>
        <w:p w:rsidR="00F72F04" w:rsidRPr="00B0484F" w:rsidRDefault="00F72F04" w:rsidP="009B2E98">
          <w:pPr>
            <w:pStyle w:val="cuerpotexto"/>
            <w:ind w:firstLine="0"/>
            <w:rPr>
              <w:rFonts w:ascii="Arial" w:hAnsi="Arial" w:cs="Arial"/>
            </w:rPr>
          </w:pPr>
        </w:p>
      </w:tc>
      <w:tc>
        <w:tcPr>
          <w:tcW w:w="3598" w:type="dxa"/>
        </w:tcPr>
        <w:p w:rsidR="00F72F04" w:rsidRPr="00B0484F" w:rsidRDefault="00F72F04" w:rsidP="009B2E98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 xml:space="preserve">Firma:  </w:t>
          </w:r>
        </w:p>
      </w:tc>
      <w:tc>
        <w:tcPr>
          <w:tcW w:w="4063" w:type="dxa"/>
        </w:tcPr>
        <w:p w:rsidR="00F72F04" w:rsidRPr="00B0484F" w:rsidRDefault="00F72F04" w:rsidP="009B2E98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 xml:space="preserve">Firma:  </w:t>
          </w:r>
        </w:p>
      </w:tc>
      <w:tc>
        <w:tcPr>
          <w:tcW w:w="3881" w:type="dxa"/>
        </w:tcPr>
        <w:p w:rsidR="00F72F04" w:rsidRPr="00B0484F" w:rsidRDefault="00F72F04" w:rsidP="009B2E98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>Firma:</w:t>
          </w:r>
        </w:p>
      </w:tc>
    </w:tr>
    <w:tr w:rsidR="00F72F04" w:rsidRPr="00963689" w:rsidTr="00F650CE">
      <w:trPr>
        <w:trHeight w:val="411"/>
      </w:trPr>
      <w:tc>
        <w:tcPr>
          <w:tcW w:w="4178" w:type="dxa"/>
        </w:tcPr>
        <w:p w:rsidR="00F72F04" w:rsidRDefault="00F72F04" w:rsidP="009E6411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  <w:p w:rsidR="00F72F04" w:rsidRPr="00B0484F" w:rsidRDefault="00F72F04" w:rsidP="0008370F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B0484F">
            <w:rPr>
              <w:rFonts w:ascii="Arial" w:hAnsi="Arial" w:cs="Arial"/>
              <w:sz w:val="16"/>
              <w:szCs w:val="16"/>
            </w:rPr>
            <w:t>Fecha:</w:t>
          </w:r>
          <w:r>
            <w:rPr>
              <w:rFonts w:ascii="Arial" w:hAnsi="Arial" w:cs="Arial"/>
              <w:sz w:val="16"/>
              <w:szCs w:val="16"/>
            </w:rPr>
            <w:t xml:space="preserve">   </w:t>
          </w:r>
          <w:r w:rsidR="0008370F">
            <w:rPr>
              <w:rFonts w:ascii="Arial" w:hAnsi="Arial" w:cs="Arial"/>
              <w:sz w:val="16"/>
              <w:szCs w:val="16"/>
            </w:rPr>
            <w:t xml:space="preserve">28-10-2014 </w:t>
          </w:r>
        </w:p>
      </w:tc>
      <w:tc>
        <w:tcPr>
          <w:tcW w:w="3598" w:type="dxa"/>
        </w:tcPr>
        <w:p w:rsidR="00F72F04" w:rsidRDefault="00F72F04" w:rsidP="009B2E98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  <w:p w:rsidR="00F72F04" w:rsidRDefault="00F72F04" w:rsidP="009B2E98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B0484F">
            <w:rPr>
              <w:rFonts w:ascii="Arial" w:hAnsi="Arial" w:cs="Arial"/>
              <w:sz w:val="16"/>
              <w:szCs w:val="16"/>
            </w:rPr>
            <w:t>Fecha:</w:t>
          </w:r>
          <w:r w:rsidR="0008370F">
            <w:rPr>
              <w:rFonts w:ascii="Arial" w:hAnsi="Arial" w:cs="Arial"/>
              <w:sz w:val="16"/>
              <w:szCs w:val="16"/>
            </w:rPr>
            <w:t xml:space="preserve">  28-10-2014</w:t>
          </w:r>
        </w:p>
        <w:p w:rsidR="0008370F" w:rsidRPr="00B0484F" w:rsidRDefault="0008370F" w:rsidP="009B2E98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063" w:type="dxa"/>
        </w:tcPr>
        <w:p w:rsidR="00F72F04" w:rsidRDefault="00F72F04" w:rsidP="009B2E98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  <w:p w:rsidR="00F72F04" w:rsidRDefault="00F72F04" w:rsidP="0008370F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B0484F">
            <w:rPr>
              <w:rFonts w:ascii="Arial" w:hAnsi="Arial" w:cs="Arial"/>
              <w:sz w:val="16"/>
              <w:szCs w:val="16"/>
            </w:rPr>
            <w:t>Fecha:</w:t>
          </w:r>
          <w:r>
            <w:rPr>
              <w:rFonts w:ascii="Arial" w:hAnsi="Arial" w:cs="Arial"/>
              <w:sz w:val="16"/>
              <w:szCs w:val="16"/>
            </w:rPr>
            <w:t xml:space="preserve">  </w:t>
          </w:r>
          <w:r w:rsidR="0008370F">
            <w:rPr>
              <w:rFonts w:ascii="Arial" w:hAnsi="Arial" w:cs="Arial"/>
              <w:sz w:val="16"/>
              <w:szCs w:val="16"/>
            </w:rPr>
            <w:t>28-10-2014</w:t>
          </w:r>
        </w:p>
        <w:p w:rsidR="0008370F" w:rsidRPr="00B0484F" w:rsidRDefault="0008370F" w:rsidP="0008370F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881" w:type="dxa"/>
        </w:tcPr>
        <w:p w:rsidR="00F72F04" w:rsidRDefault="00F72F04" w:rsidP="009B2E98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  <w:p w:rsidR="00F72F04" w:rsidRPr="00B0484F" w:rsidRDefault="00F72F04" w:rsidP="0008370F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B0484F">
            <w:rPr>
              <w:rFonts w:ascii="Arial" w:hAnsi="Arial" w:cs="Arial"/>
              <w:sz w:val="16"/>
              <w:szCs w:val="16"/>
            </w:rPr>
            <w:t>Fecha:</w:t>
          </w:r>
          <w:r>
            <w:rPr>
              <w:rFonts w:ascii="Arial" w:hAnsi="Arial" w:cs="Arial"/>
              <w:sz w:val="16"/>
              <w:szCs w:val="16"/>
            </w:rPr>
            <w:t xml:space="preserve">  </w:t>
          </w:r>
          <w:r w:rsidR="0008370F">
            <w:rPr>
              <w:rFonts w:ascii="Arial" w:hAnsi="Arial" w:cs="Arial"/>
              <w:sz w:val="16"/>
              <w:szCs w:val="16"/>
            </w:rPr>
            <w:t>28 DE OCTUBRE DE 2014</w:t>
          </w:r>
        </w:p>
      </w:tc>
    </w:tr>
  </w:tbl>
  <w:p w:rsidR="00F72F04" w:rsidRDefault="00F72F04" w:rsidP="00205EDB">
    <w:pPr>
      <w:pStyle w:val="Piedepgina"/>
      <w:ind w:right="-24"/>
      <w:jc w:val="right"/>
      <w:rPr>
        <w:rStyle w:val="Nmerodepgina"/>
        <w:rFonts w:ascii="Arial" w:hAnsi="Arial"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F04" w:rsidRDefault="00F72F04">
    <w:pPr>
      <w:pStyle w:val="Piedepgina"/>
      <w:jc w:val="right"/>
      <w:rPr>
        <w:rFonts w:ascii="Arial" w:hAnsi="Arial"/>
        <w:lang w:val="es-CO"/>
      </w:rPr>
    </w:pPr>
    <w:proofErr w:type="spellStart"/>
    <w:r>
      <w:rPr>
        <w:rFonts w:ascii="Arial" w:hAnsi="Arial"/>
        <w:lang w:val="es-CO"/>
      </w:rPr>
      <w:t>Pag</w:t>
    </w:r>
    <w:proofErr w:type="spellEnd"/>
    <w:r>
      <w:rPr>
        <w:rFonts w:ascii="Arial" w:hAnsi="Arial"/>
        <w:lang w:val="es-CO"/>
      </w:rPr>
      <w:t xml:space="preserve"> de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C4F" w:rsidRDefault="00053C4F">
      <w:r>
        <w:separator/>
      </w:r>
    </w:p>
  </w:footnote>
  <w:footnote w:type="continuationSeparator" w:id="0">
    <w:p w:rsidR="00053C4F" w:rsidRDefault="00053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D5" w:rsidRDefault="009E56D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7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A0" w:firstRow="1" w:lastRow="0" w:firstColumn="1" w:lastColumn="0" w:noHBand="0" w:noVBand="0"/>
    </w:tblPr>
    <w:tblGrid>
      <w:gridCol w:w="1242"/>
      <w:gridCol w:w="9486"/>
      <w:gridCol w:w="1339"/>
      <w:gridCol w:w="3634"/>
    </w:tblGrid>
    <w:tr w:rsidR="00F72F04" w:rsidRPr="00B0484F" w:rsidTr="00F650CE">
      <w:tc>
        <w:tcPr>
          <w:tcW w:w="1242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72F04" w:rsidRPr="00B0484F" w:rsidRDefault="00F72F04" w:rsidP="0028556D">
          <w:pPr>
            <w:pStyle w:val="Encabezado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val="es-CO" w:eastAsia="es-C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34925</wp:posOffset>
                </wp:positionV>
                <wp:extent cx="584200" cy="571500"/>
                <wp:effectExtent l="19050" t="0" r="6350" b="0"/>
                <wp:wrapNone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4200" cy="5715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48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72F04" w:rsidRPr="00B0484F" w:rsidRDefault="00F72F04" w:rsidP="0028556D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B0484F">
            <w:rPr>
              <w:rFonts w:ascii="Arial" w:hAnsi="Arial" w:cs="Arial"/>
              <w:b/>
              <w:bCs/>
              <w:sz w:val="24"/>
              <w:szCs w:val="24"/>
            </w:rPr>
            <w:t xml:space="preserve">UNIVERSIDAD DE LOS LLANOS  </w:t>
          </w:r>
        </w:p>
      </w:tc>
      <w:tc>
        <w:tcPr>
          <w:tcW w:w="4973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72F04" w:rsidRPr="00B0484F" w:rsidRDefault="00F72F04" w:rsidP="0028556D">
          <w:pPr>
            <w:pStyle w:val="Encabezado"/>
            <w:rPr>
              <w:rFonts w:ascii="Arial" w:hAnsi="Arial" w:cs="Arial"/>
            </w:rPr>
          </w:pPr>
          <w:r w:rsidRPr="00B0484F">
            <w:rPr>
              <w:rFonts w:ascii="Arial" w:hAnsi="Arial" w:cs="Arial"/>
            </w:rPr>
            <w:t xml:space="preserve">CÓDIGO: </w:t>
          </w:r>
          <w:r>
            <w:rPr>
              <w:rFonts w:ascii="Arial" w:hAnsi="Arial" w:cs="Arial"/>
            </w:rPr>
            <w:t xml:space="preserve">         40.30</w:t>
          </w:r>
        </w:p>
      </w:tc>
    </w:tr>
    <w:tr w:rsidR="00F72F04" w:rsidRPr="00B0484F" w:rsidTr="00F650CE">
      <w:tc>
        <w:tcPr>
          <w:tcW w:w="1242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72F04" w:rsidRPr="00B0484F" w:rsidRDefault="00F72F04" w:rsidP="0028556D">
          <w:pPr>
            <w:pStyle w:val="Encabezado"/>
            <w:rPr>
              <w:rFonts w:ascii="Arial" w:hAnsi="Arial" w:cs="Arial"/>
            </w:rPr>
          </w:pPr>
        </w:p>
      </w:tc>
      <w:tc>
        <w:tcPr>
          <w:tcW w:w="948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72F04" w:rsidRPr="00B0484F" w:rsidRDefault="00F72F04" w:rsidP="0028556D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</w:p>
      </w:tc>
      <w:tc>
        <w:tcPr>
          <w:tcW w:w="1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72F04" w:rsidRPr="00B0484F" w:rsidRDefault="00F72F04" w:rsidP="0028556D">
          <w:pPr>
            <w:pStyle w:val="Encabezado"/>
            <w:rPr>
              <w:rFonts w:ascii="Arial" w:hAnsi="Arial" w:cs="Arial"/>
            </w:rPr>
          </w:pPr>
          <w:r w:rsidRPr="00B0484F">
            <w:rPr>
              <w:rFonts w:ascii="Arial" w:hAnsi="Arial" w:cs="Arial"/>
            </w:rPr>
            <w:t xml:space="preserve">VERSIÓN: </w:t>
          </w:r>
        </w:p>
      </w:tc>
      <w:tc>
        <w:tcPr>
          <w:tcW w:w="36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72F04" w:rsidRPr="00B0484F" w:rsidRDefault="00F72F04" w:rsidP="0028556D">
          <w:pPr>
            <w:pStyle w:val="Encabezado"/>
            <w:rPr>
              <w:rFonts w:ascii="Arial" w:hAnsi="Arial" w:cs="Arial"/>
            </w:rPr>
          </w:pPr>
          <w:r w:rsidRPr="00B0484F">
            <w:rPr>
              <w:rFonts w:ascii="Arial" w:hAnsi="Arial" w:cs="Arial"/>
            </w:rPr>
            <w:t xml:space="preserve">PAGINA: </w:t>
          </w:r>
          <w:r w:rsidR="001A7430" w:rsidRPr="00B0484F">
            <w:rPr>
              <w:rFonts w:ascii="Arial" w:hAnsi="Arial" w:cs="Arial"/>
            </w:rPr>
            <w:fldChar w:fldCharType="begin"/>
          </w:r>
          <w:r w:rsidRPr="00B0484F">
            <w:rPr>
              <w:rFonts w:ascii="Arial" w:hAnsi="Arial" w:cs="Arial"/>
            </w:rPr>
            <w:instrText xml:space="preserve"> PAGE </w:instrText>
          </w:r>
          <w:r w:rsidR="001A7430" w:rsidRPr="00B0484F">
            <w:rPr>
              <w:rFonts w:ascii="Arial" w:hAnsi="Arial" w:cs="Arial"/>
            </w:rPr>
            <w:fldChar w:fldCharType="separate"/>
          </w:r>
          <w:r w:rsidR="00D91CF9">
            <w:rPr>
              <w:rFonts w:ascii="Arial" w:hAnsi="Arial" w:cs="Arial"/>
              <w:noProof/>
            </w:rPr>
            <w:t>3</w:t>
          </w:r>
          <w:r w:rsidR="001A7430" w:rsidRPr="00B0484F">
            <w:rPr>
              <w:rFonts w:ascii="Arial" w:hAnsi="Arial" w:cs="Arial"/>
            </w:rPr>
            <w:fldChar w:fldCharType="end"/>
          </w:r>
          <w:r w:rsidRPr="00B0484F">
            <w:rPr>
              <w:rFonts w:ascii="Arial" w:hAnsi="Arial" w:cs="Arial"/>
            </w:rPr>
            <w:t xml:space="preserve"> de </w:t>
          </w:r>
          <w:r w:rsidR="001A7430" w:rsidRPr="00B0484F">
            <w:rPr>
              <w:rFonts w:ascii="Arial" w:hAnsi="Arial" w:cs="Arial"/>
            </w:rPr>
            <w:fldChar w:fldCharType="begin"/>
          </w:r>
          <w:r w:rsidRPr="00B0484F">
            <w:rPr>
              <w:rFonts w:ascii="Arial" w:hAnsi="Arial" w:cs="Arial"/>
            </w:rPr>
            <w:instrText xml:space="preserve"> NUMPAGES  </w:instrText>
          </w:r>
          <w:r w:rsidR="001A7430" w:rsidRPr="00B0484F">
            <w:rPr>
              <w:rFonts w:ascii="Arial" w:hAnsi="Arial" w:cs="Arial"/>
            </w:rPr>
            <w:fldChar w:fldCharType="separate"/>
          </w:r>
          <w:r w:rsidR="00D91CF9">
            <w:rPr>
              <w:rFonts w:ascii="Arial" w:hAnsi="Arial" w:cs="Arial"/>
              <w:noProof/>
            </w:rPr>
            <w:t>5</w:t>
          </w:r>
          <w:r w:rsidR="001A7430" w:rsidRPr="00B0484F">
            <w:rPr>
              <w:rFonts w:ascii="Arial" w:hAnsi="Arial" w:cs="Arial"/>
            </w:rPr>
            <w:fldChar w:fldCharType="end"/>
          </w:r>
        </w:p>
      </w:tc>
    </w:tr>
    <w:tr w:rsidR="00F72F04" w:rsidRPr="00B0484F" w:rsidTr="00F650CE">
      <w:tc>
        <w:tcPr>
          <w:tcW w:w="1242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72F04" w:rsidRPr="00B0484F" w:rsidRDefault="00F72F04" w:rsidP="0028556D">
          <w:pPr>
            <w:pStyle w:val="Encabezado"/>
            <w:rPr>
              <w:rFonts w:ascii="Arial" w:hAnsi="Arial" w:cs="Arial"/>
            </w:rPr>
          </w:pPr>
        </w:p>
      </w:tc>
      <w:tc>
        <w:tcPr>
          <w:tcW w:w="948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72F04" w:rsidRPr="00B0484F" w:rsidRDefault="00F72F04" w:rsidP="0028556D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 w:rsidRPr="00B0484F">
            <w:rPr>
              <w:rFonts w:ascii="Arial" w:hAnsi="Arial" w:cs="Arial"/>
              <w:b/>
              <w:bCs/>
            </w:rPr>
            <w:t xml:space="preserve">PROCESO DE GESTIÓN DOCUMENTAL </w:t>
          </w:r>
        </w:p>
      </w:tc>
      <w:tc>
        <w:tcPr>
          <w:tcW w:w="4973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72F04" w:rsidRPr="00B0484F" w:rsidRDefault="00F72F04" w:rsidP="0028556D">
          <w:pPr>
            <w:pStyle w:val="Encabezado"/>
            <w:rPr>
              <w:rFonts w:ascii="Arial" w:hAnsi="Arial" w:cs="Arial"/>
            </w:rPr>
          </w:pPr>
          <w:r w:rsidRPr="00B0484F">
            <w:rPr>
              <w:rFonts w:ascii="Arial" w:hAnsi="Arial" w:cs="Arial"/>
            </w:rPr>
            <w:t>FECHA:</w:t>
          </w:r>
          <w:r>
            <w:rPr>
              <w:rFonts w:ascii="Arial" w:hAnsi="Arial" w:cs="Arial"/>
            </w:rPr>
            <w:t xml:space="preserve">  22/06/12</w:t>
          </w:r>
        </w:p>
      </w:tc>
    </w:tr>
    <w:tr w:rsidR="00F72F04" w:rsidRPr="00B0484F" w:rsidTr="00F650CE">
      <w:trPr>
        <w:trHeight w:val="338"/>
      </w:trPr>
      <w:tc>
        <w:tcPr>
          <w:tcW w:w="1242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72F04" w:rsidRPr="00B0484F" w:rsidRDefault="00F72F04" w:rsidP="0028556D">
          <w:pPr>
            <w:pStyle w:val="Encabezado"/>
            <w:rPr>
              <w:rFonts w:ascii="Arial" w:hAnsi="Arial" w:cs="Arial"/>
            </w:rPr>
          </w:pPr>
        </w:p>
      </w:tc>
      <w:tc>
        <w:tcPr>
          <w:tcW w:w="948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72F04" w:rsidRPr="00B0484F" w:rsidRDefault="00F72F04" w:rsidP="0028556D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 w:rsidRPr="00B0484F">
            <w:rPr>
              <w:rFonts w:ascii="Arial" w:hAnsi="Arial" w:cs="Arial"/>
              <w:b/>
              <w:bCs/>
            </w:rPr>
            <w:t xml:space="preserve">FORMATO ÚNICO DE INVENTARIO DOCUMENTAL </w:t>
          </w:r>
        </w:p>
      </w:tc>
      <w:tc>
        <w:tcPr>
          <w:tcW w:w="4973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72F04" w:rsidRPr="00B0484F" w:rsidRDefault="00F72F04" w:rsidP="0028556D">
          <w:pPr>
            <w:pStyle w:val="Encabezado"/>
            <w:rPr>
              <w:rFonts w:ascii="Arial" w:hAnsi="Arial" w:cs="Arial"/>
            </w:rPr>
          </w:pPr>
          <w:r w:rsidRPr="00B0484F">
            <w:rPr>
              <w:rFonts w:ascii="Arial" w:hAnsi="Arial" w:cs="Arial"/>
            </w:rPr>
            <w:t xml:space="preserve">VIGENCIA: </w:t>
          </w:r>
        </w:p>
      </w:tc>
    </w:tr>
  </w:tbl>
  <w:p w:rsidR="00F72F04" w:rsidRPr="00B0484F" w:rsidRDefault="00F72F04">
    <w:pPr>
      <w:rPr>
        <w:rFonts w:ascii="Arial" w:hAnsi="Arial" w:cs="Arial"/>
      </w:rPr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6912"/>
      <w:gridCol w:w="2410"/>
      <w:gridCol w:w="1418"/>
      <w:gridCol w:w="1275"/>
      <w:gridCol w:w="1276"/>
      <w:gridCol w:w="1276"/>
    </w:tblGrid>
    <w:tr w:rsidR="00F72F04" w:rsidRPr="00B0484F">
      <w:trPr>
        <w:trHeight w:val="250"/>
      </w:trPr>
      <w:tc>
        <w:tcPr>
          <w:tcW w:w="6912" w:type="dxa"/>
        </w:tcPr>
        <w:p w:rsidR="00F72F04" w:rsidRPr="00B0484F" w:rsidRDefault="00F72F04" w:rsidP="002026DC">
          <w:pPr>
            <w:pStyle w:val="cuerpotexto"/>
            <w:ind w:firstLine="0"/>
            <w:rPr>
              <w:rFonts w:ascii="Arial" w:hAnsi="Arial" w:cs="Arial"/>
              <w:sz w:val="20"/>
              <w:szCs w:val="20"/>
            </w:rPr>
          </w:pPr>
          <w:r w:rsidRPr="00B0484F">
            <w:rPr>
              <w:rFonts w:ascii="Arial" w:hAnsi="Arial" w:cs="Arial"/>
              <w:sz w:val="20"/>
              <w:szCs w:val="20"/>
            </w:rPr>
            <w:t xml:space="preserve">Oficina Productora: 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 w:rsidR="00FC26C2">
            <w:rPr>
              <w:rFonts w:ascii="Arial" w:hAnsi="Arial" w:cs="Arial"/>
              <w:sz w:val="20"/>
              <w:szCs w:val="20"/>
            </w:rPr>
            <w:t xml:space="preserve"> FACULTAD CIENCIAS DE LA SALUD </w:t>
          </w:r>
          <w:r>
            <w:rPr>
              <w:rFonts w:ascii="Arial" w:hAnsi="Arial" w:cs="Arial"/>
              <w:sz w:val="20"/>
              <w:szCs w:val="20"/>
            </w:rPr>
            <w:t xml:space="preserve">                </w:t>
          </w:r>
          <w:r w:rsidR="00FC26C2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t xml:space="preserve">SECRETARIA ACADEMICA </w:t>
          </w:r>
        </w:p>
      </w:tc>
      <w:tc>
        <w:tcPr>
          <w:tcW w:w="2410" w:type="dxa"/>
          <w:tcBorders>
            <w:right w:val="single" w:sz="4" w:space="0" w:color="auto"/>
          </w:tcBorders>
        </w:tcPr>
        <w:p w:rsidR="00F72F04" w:rsidRPr="00B0484F" w:rsidRDefault="00F72F04" w:rsidP="00A67769">
          <w:pPr>
            <w:pStyle w:val="cuerpotexto"/>
            <w:ind w:firstLine="0"/>
            <w:jc w:val="left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Pr="00B0484F" w:rsidRDefault="00F72F04" w:rsidP="00B0484F">
          <w:pPr>
            <w:pStyle w:val="cuerpotexto"/>
            <w:ind w:firstLine="0"/>
            <w:jc w:val="center"/>
            <w:rPr>
              <w:rFonts w:ascii="Arial" w:hAnsi="Arial" w:cs="Arial"/>
              <w:sz w:val="20"/>
              <w:szCs w:val="20"/>
            </w:rPr>
          </w:pPr>
          <w:r w:rsidRPr="00B0484F">
            <w:rPr>
              <w:rFonts w:ascii="Arial" w:hAnsi="Arial" w:cs="Arial"/>
              <w:sz w:val="20"/>
              <w:szCs w:val="20"/>
            </w:rPr>
            <w:t>AÑO</w:t>
          </w:r>
        </w:p>
      </w:tc>
      <w:tc>
        <w:tcPr>
          <w:tcW w:w="12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Pr="00B0484F" w:rsidRDefault="00F72F04" w:rsidP="00B0484F">
          <w:pPr>
            <w:pStyle w:val="cuerpotexto"/>
            <w:ind w:firstLine="0"/>
            <w:jc w:val="center"/>
            <w:rPr>
              <w:rFonts w:ascii="Arial" w:hAnsi="Arial" w:cs="Arial"/>
              <w:sz w:val="20"/>
              <w:szCs w:val="20"/>
            </w:rPr>
          </w:pPr>
          <w:r w:rsidRPr="00B0484F">
            <w:rPr>
              <w:rFonts w:ascii="Arial" w:hAnsi="Arial" w:cs="Arial"/>
              <w:sz w:val="20"/>
              <w:szCs w:val="20"/>
            </w:rPr>
            <w:t>MES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Pr="00B0484F" w:rsidRDefault="00F72F04" w:rsidP="00B0484F">
          <w:pPr>
            <w:pStyle w:val="cuerpotexto"/>
            <w:ind w:firstLine="0"/>
            <w:jc w:val="center"/>
            <w:rPr>
              <w:rFonts w:ascii="Arial" w:hAnsi="Arial" w:cs="Arial"/>
              <w:sz w:val="20"/>
              <w:szCs w:val="20"/>
            </w:rPr>
          </w:pPr>
          <w:r w:rsidRPr="00B0484F">
            <w:rPr>
              <w:rFonts w:ascii="Arial" w:hAnsi="Arial" w:cs="Arial"/>
              <w:sz w:val="20"/>
              <w:szCs w:val="20"/>
            </w:rPr>
            <w:t>DIA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Pr="00B0484F" w:rsidRDefault="00F72F04" w:rsidP="00B0484F">
          <w:pPr>
            <w:pStyle w:val="cuerpotexto"/>
            <w:ind w:firstLine="0"/>
            <w:jc w:val="center"/>
            <w:rPr>
              <w:rFonts w:ascii="Arial" w:hAnsi="Arial" w:cs="Arial"/>
              <w:sz w:val="20"/>
              <w:szCs w:val="20"/>
            </w:rPr>
          </w:pPr>
          <w:r w:rsidRPr="00B0484F">
            <w:rPr>
              <w:rFonts w:ascii="Arial" w:hAnsi="Arial" w:cs="Arial"/>
              <w:sz w:val="20"/>
              <w:szCs w:val="20"/>
            </w:rPr>
            <w:t>No. T</w:t>
          </w:r>
        </w:p>
      </w:tc>
    </w:tr>
    <w:tr w:rsidR="00F72F04">
      <w:trPr>
        <w:trHeight w:val="250"/>
      </w:trPr>
      <w:tc>
        <w:tcPr>
          <w:tcW w:w="6912" w:type="dxa"/>
        </w:tcPr>
        <w:p w:rsidR="00F72F04" w:rsidRPr="00B0484F" w:rsidRDefault="00F72F04" w:rsidP="00A67769">
          <w:pPr>
            <w:pStyle w:val="cuerpotexto"/>
            <w:ind w:firstLine="0"/>
            <w:rPr>
              <w:rFonts w:ascii="Arial" w:hAnsi="Arial" w:cs="Arial"/>
              <w:sz w:val="20"/>
              <w:szCs w:val="20"/>
            </w:rPr>
          </w:pPr>
          <w:r w:rsidRPr="00B0484F">
            <w:rPr>
              <w:rFonts w:ascii="Arial" w:hAnsi="Arial" w:cs="Arial"/>
              <w:sz w:val="20"/>
              <w:szCs w:val="20"/>
            </w:rPr>
            <w:t xml:space="preserve">Fecha del Inventario: </w:t>
          </w:r>
        </w:p>
      </w:tc>
      <w:tc>
        <w:tcPr>
          <w:tcW w:w="2410" w:type="dxa"/>
          <w:tcBorders>
            <w:right w:val="single" w:sz="4" w:space="0" w:color="auto"/>
          </w:tcBorders>
        </w:tcPr>
        <w:p w:rsidR="00F72F04" w:rsidRDefault="00F72F04" w:rsidP="00A67769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Default="009E56D5" w:rsidP="0049460A">
          <w:pPr>
            <w:pStyle w:val="cuerpotexto"/>
            <w:ind w:firstLine="0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2014</w:t>
          </w:r>
        </w:p>
      </w:tc>
      <w:tc>
        <w:tcPr>
          <w:tcW w:w="12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Default="009E56D5" w:rsidP="0049460A">
          <w:pPr>
            <w:pStyle w:val="cuerpotexto"/>
            <w:ind w:firstLine="0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10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Default="009E56D5" w:rsidP="00D808BD">
          <w:pPr>
            <w:pStyle w:val="cuerpotexto"/>
            <w:ind w:firstLine="0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2</w:t>
          </w:r>
          <w:r w:rsidR="00D808BD">
            <w:rPr>
              <w:sz w:val="20"/>
              <w:szCs w:val="20"/>
            </w:rPr>
            <w:t>8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Default="00F72F04" w:rsidP="00A67769">
          <w:pPr>
            <w:pStyle w:val="cuerpotexto"/>
            <w:ind w:firstLine="0"/>
            <w:rPr>
              <w:sz w:val="20"/>
              <w:szCs w:val="20"/>
            </w:rPr>
          </w:pPr>
        </w:p>
      </w:tc>
    </w:tr>
    <w:tr w:rsidR="00F72F04">
      <w:trPr>
        <w:trHeight w:val="268"/>
      </w:trPr>
      <w:tc>
        <w:tcPr>
          <w:tcW w:w="6912" w:type="dxa"/>
        </w:tcPr>
        <w:p w:rsidR="00F72F04" w:rsidRPr="00B0484F" w:rsidRDefault="00F72F04" w:rsidP="00CC535D">
          <w:pPr>
            <w:pStyle w:val="cuerpotexto"/>
            <w:ind w:firstLine="0"/>
            <w:rPr>
              <w:rFonts w:ascii="Arial" w:hAnsi="Arial" w:cs="Arial"/>
              <w:sz w:val="20"/>
              <w:szCs w:val="20"/>
            </w:rPr>
          </w:pPr>
          <w:r w:rsidRPr="00B0484F">
            <w:rPr>
              <w:rFonts w:ascii="Arial" w:hAnsi="Arial" w:cs="Arial"/>
              <w:sz w:val="20"/>
              <w:szCs w:val="20"/>
            </w:rPr>
            <w:t xml:space="preserve">Objeto: </w:t>
          </w:r>
          <w:r w:rsidR="00CC535D">
            <w:rPr>
              <w:rFonts w:ascii="Arial" w:hAnsi="Arial" w:cs="Arial"/>
              <w:sz w:val="20"/>
              <w:szCs w:val="20"/>
            </w:rPr>
            <w:t>INVENTARIO PARA DESCARTE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</w:p>
      </w:tc>
      <w:tc>
        <w:tcPr>
          <w:tcW w:w="2410" w:type="dxa"/>
        </w:tcPr>
        <w:p w:rsidR="00F72F04" w:rsidRDefault="00F72F04" w:rsidP="00A67769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418" w:type="dxa"/>
          <w:tcBorders>
            <w:top w:val="single" w:sz="4" w:space="0" w:color="auto"/>
          </w:tcBorders>
        </w:tcPr>
        <w:p w:rsidR="00F72F04" w:rsidRDefault="00F72F04" w:rsidP="00A67769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275" w:type="dxa"/>
          <w:tcBorders>
            <w:top w:val="single" w:sz="4" w:space="0" w:color="auto"/>
          </w:tcBorders>
        </w:tcPr>
        <w:p w:rsidR="00F72F04" w:rsidRDefault="00F72F04" w:rsidP="00A67769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276" w:type="dxa"/>
          <w:tcBorders>
            <w:top w:val="single" w:sz="4" w:space="0" w:color="auto"/>
          </w:tcBorders>
        </w:tcPr>
        <w:p w:rsidR="00F72F04" w:rsidRDefault="00F72F04" w:rsidP="00A67769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276" w:type="dxa"/>
          <w:tcBorders>
            <w:top w:val="single" w:sz="4" w:space="0" w:color="auto"/>
          </w:tcBorders>
        </w:tcPr>
        <w:p w:rsidR="00F72F04" w:rsidRDefault="00F72F04" w:rsidP="00A67769">
          <w:pPr>
            <w:pStyle w:val="cuerpotexto"/>
            <w:ind w:firstLine="0"/>
            <w:rPr>
              <w:sz w:val="20"/>
              <w:szCs w:val="20"/>
            </w:rPr>
          </w:pPr>
        </w:p>
      </w:tc>
    </w:tr>
  </w:tbl>
  <w:p w:rsidR="00F72F04" w:rsidRDefault="00F72F04"/>
  <w:tbl>
    <w:tblPr>
      <w:tblW w:w="1567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79"/>
      <w:gridCol w:w="1276"/>
      <w:gridCol w:w="3620"/>
      <w:gridCol w:w="936"/>
      <w:gridCol w:w="937"/>
      <w:gridCol w:w="585"/>
      <w:gridCol w:w="703"/>
      <w:gridCol w:w="702"/>
      <w:gridCol w:w="1164"/>
      <w:gridCol w:w="850"/>
      <w:gridCol w:w="851"/>
      <w:gridCol w:w="1275"/>
      <w:gridCol w:w="1995"/>
    </w:tblGrid>
    <w:tr w:rsidR="00F72F04" w:rsidTr="00F650CE">
      <w:trPr>
        <w:cantSplit/>
        <w:trHeight w:val="345"/>
      </w:trPr>
      <w:tc>
        <w:tcPr>
          <w:tcW w:w="779" w:type="dxa"/>
          <w:vMerge w:val="restart"/>
          <w:vAlign w:val="center"/>
        </w:tcPr>
        <w:p w:rsidR="00F72F04" w:rsidRDefault="00F72F04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 xml:space="preserve">No. </w:t>
          </w:r>
        </w:p>
        <w:p w:rsidR="00F72F04" w:rsidRDefault="00F72F04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ORDEN</w:t>
          </w:r>
        </w:p>
      </w:tc>
      <w:tc>
        <w:tcPr>
          <w:tcW w:w="1276" w:type="dxa"/>
          <w:vMerge w:val="restart"/>
          <w:vAlign w:val="center"/>
        </w:tcPr>
        <w:p w:rsidR="00F72F04" w:rsidRDefault="00F72F04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CODIGO</w:t>
          </w:r>
        </w:p>
      </w:tc>
      <w:tc>
        <w:tcPr>
          <w:tcW w:w="3620" w:type="dxa"/>
          <w:vMerge w:val="restart"/>
          <w:vAlign w:val="center"/>
        </w:tcPr>
        <w:p w:rsidR="00F72F04" w:rsidRDefault="00F72F04" w:rsidP="00F538B6">
          <w:pPr>
            <w:ind w:left="-374" w:firstLine="37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NOMBRE DE LAS SERIES, SUBSERIES O ASUNTOS</w:t>
          </w:r>
        </w:p>
      </w:tc>
      <w:tc>
        <w:tcPr>
          <w:tcW w:w="1873" w:type="dxa"/>
          <w:gridSpan w:val="2"/>
          <w:vAlign w:val="center"/>
        </w:tcPr>
        <w:p w:rsidR="00F72F04" w:rsidRDefault="00F72F04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FECHAS EXTREMAS</w:t>
          </w:r>
        </w:p>
        <w:p w:rsidR="00F72F04" w:rsidRDefault="00F72F04" w:rsidP="00F650CE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(</w:t>
          </w:r>
          <w:proofErr w:type="spellStart"/>
          <w:r>
            <w:rPr>
              <w:rFonts w:ascii="Arial" w:hAnsi="Arial"/>
            </w:rPr>
            <w:t>dd</w:t>
          </w:r>
          <w:proofErr w:type="spellEnd"/>
          <w:r>
            <w:rPr>
              <w:rFonts w:ascii="Arial" w:hAnsi="Arial"/>
            </w:rPr>
            <w:t>-mm-</w:t>
          </w:r>
          <w:proofErr w:type="spellStart"/>
          <w:r>
            <w:rPr>
              <w:rFonts w:ascii="Arial" w:hAnsi="Arial"/>
            </w:rPr>
            <w:t>aaaa</w:t>
          </w:r>
          <w:proofErr w:type="spellEnd"/>
          <w:r>
            <w:rPr>
              <w:rFonts w:ascii="Arial" w:hAnsi="Arial"/>
            </w:rPr>
            <w:t>)</w:t>
          </w:r>
        </w:p>
      </w:tc>
      <w:tc>
        <w:tcPr>
          <w:tcW w:w="3154" w:type="dxa"/>
          <w:gridSpan w:val="4"/>
          <w:vAlign w:val="center"/>
        </w:tcPr>
        <w:p w:rsidR="00F72F04" w:rsidRDefault="00F72F04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 xml:space="preserve">UNIDAD DE CONSERVACION </w:t>
          </w:r>
        </w:p>
      </w:tc>
      <w:tc>
        <w:tcPr>
          <w:tcW w:w="850" w:type="dxa"/>
          <w:vMerge w:val="restart"/>
          <w:vAlign w:val="center"/>
        </w:tcPr>
        <w:p w:rsidR="00F72F04" w:rsidRDefault="00F72F04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No.  de</w:t>
          </w:r>
        </w:p>
        <w:p w:rsidR="00F72F04" w:rsidRDefault="00F72F04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Folios</w:t>
          </w:r>
        </w:p>
      </w:tc>
      <w:tc>
        <w:tcPr>
          <w:tcW w:w="851" w:type="dxa"/>
          <w:vMerge w:val="restart"/>
          <w:vAlign w:val="center"/>
        </w:tcPr>
        <w:p w:rsidR="00F72F04" w:rsidRDefault="00F72F04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soporte</w:t>
          </w:r>
        </w:p>
      </w:tc>
      <w:tc>
        <w:tcPr>
          <w:tcW w:w="1275" w:type="dxa"/>
          <w:vMerge w:val="restart"/>
          <w:vAlign w:val="center"/>
        </w:tcPr>
        <w:p w:rsidR="00F72F04" w:rsidRDefault="00F72F04">
          <w:pPr>
            <w:jc w:val="center"/>
            <w:rPr>
              <w:rFonts w:ascii="Arial" w:hAnsi="Arial"/>
            </w:rPr>
          </w:pPr>
          <w:proofErr w:type="spellStart"/>
          <w:r>
            <w:rPr>
              <w:rFonts w:ascii="Arial" w:hAnsi="Arial"/>
            </w:rPr>
            <w:t>Frecuen-cia</w:t>
          </w:r>
          <w:proofErr w:type="spellEnd"/>
        </w:p>
        <w:p w:rsidR="00F72F04" w:rsidRDefault="00F72F04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de consulta</w:t>
          </w:r>
        </w:p>
      </w:tc>
      <w:tc>
        <w:tcPr>
          <w:tcW w:w="1995" w:type="dxa"/>
          <w:vMerge w:val="restart"/>
          <w:vAlign w:val="center"/>
        </w:tcPr>
        <w:p w:rsidR="00F72F04" w:rsidRDefault="00F72F04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NOTAS U OBSERVACIONES</w:t>
          </w:r>
        </w:p>
      </w:tc>
    </w:tr>
    <w:tr w:rsidR="00F72F04" w:rsidTr="00F650CE">
      <w:trPr>
        <w:cantSplit/>
        <w:trHeight w:val="300"/>
      </w:trPr>
      <w:tc>
        <w:tcPr>
          <w:tcW w:w="779" w:type="dxa"/>
          <w:vMerge/>
        </w:tcPr>
        <w:p w:rsidR="00F72F04" w:rsidRDefault="00F72F04">
          <w:pPr>
            <w:rPr>
              <w:rFonts w:ascii="Arial" w:hAnsi="Arial"/>
            </w:rPr>
          </w:pPr>
        </w:p>
      </w:tc>
      <w:tc>
        <w:tcPr>
          <w:tcW w:w="1276" w:type="dxa"/>
          <w:vMerge/>
        </w:tcPr>
        <w:p w:rsidR="00F72F04" w:rsidRDefault="00F72F04">
          <w:pPr>
            <w:rPr>
              <w:rFonts w:ascii="Arial" w:hAnsi="Arial"/>
            </w:rPr>
          </w:pPr>
        </w:p>
      </w:tc>
      <w:tc>
        <w:tcPr>
          <w:tcW w:w="3620" w:type="dxa"/>
          <w:vMerge/>
        </w:tcPr>
        <w:p w:rsidR="00F72F04" w:rsidRDefault="00F72F04">
          <w:pPr>
            <w:rPr>
              <w:rFonts w:ascii="Arial" w:hAnsi="Arial"/>
            </w:rPr>
          </w:pPr>
        </w:p>
      </w:tc>
      <w:tc>
        <w:tcPr>
          <w:tcW w:w="936" w:type="dxa"/>
          <w:vAlign w:val="center"/>
        </w:tcPr>
        <w:p w:rsidR="00F72F04" w:rsidRDefault="00F72F04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 xml:space="preserve">INICIAL </w:t>
          </w:r>
        </w:p>
      </w:tc>
      <w:tc>
        <w:tcPr>
          <w:tcW w:w="937" w:type="dxa"/>
          <w:vAlign w:val="center"/>
        </w:tcPr>
        <w:p w:rsidR="00F72F04" w:rsidRDefault="00F72F04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FINAL</w:t>
          </w:r>
        </w:p>
      </w:tc>
      <w:tc>
        <w:tcPr>
          <w:tcW w:w="585" w:type="dxa"/>
          <w:vAlign w:val="center"/>
        </w:tcPr>
        <w:p w:rsidR="00F72F04" w:rsidRDefault="00F72F04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Caja</w:t>
          </w:r>
        </w:p>
      </w:tc>
      <w:tc>
        <w:tcPr>
          <w:tcW w:w="703" w:type="dxa"/>
          <w:vAlign w:val="center"/>
        </w:tcPr>
        <w:p w:rsidR="00F72F04" w:rsidRDefault="00F72F04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Carpeta</w:t>
          </w:r>
        </w:p>
      </w:tc>
      <w:tc>
        <w:tcPr>
          <w:tcW w:w="702" w:type="dxa"/>
          <w:vAlign w:val="center"/>
        </w:tcPr>
        <w:p w:rsidR="00F72F04" w:rsidRDefault="00F72F04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 xml:space="preserve">Tomo </w:t>
          </w:r>
        </w:p>
      </w:tc>
      <w:tc>
        <w:tcPr>
          <w:tcW w:w="1164" w:type="dxa"/>
          <w:vAlign w:val="center"/>
        </w:tcPr>
        <w:p w:rsidR="00F72F04" w:rsidRDefault="00F72F04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Otro</w:t>
          </w:r>
        </w:p>
      </w:tc>
      <w:tc>
        <w:tcPr>
          <w:tcW w:w="850" w:type="dxa"/>
          <w:vMerge/>
        </w:tcPr>
        <w:p w:rsidR="00F72F04" w:rsidRDefault="00F72F04">
          <w:pPr>
            <w:rPr>
              <w:rFonts w:ascii="Arial" w:hAnsi="Arial"/>
            </w:rPr>
          </w:pPr>
        </w:p>
      </w:tc>
      <w:tc>
        <w:tcPr>
          <w:tcW w:w="851" w:type="dxa"/>
          <w:vMerge/>
        </w:tcPr>
        <w:p w:rsidR="00F72F04" w:rsidRDefault="00F72F04">
          <w:pPr>
            <w:rPr>
              <w:rFonts w:ascii="Arial" w:hAnsi="Arial"/>
            </w:rPr>
          </w:pPr>
        </w:p>
      </w:tc>
      <w:tc>
        <w:tcPr>
          <w:tcW w:w="1275" w:type="dxa"/>
          <w:vMerge/>
        </w:tcPr>
        <w:p w:rsidR="00F72F04" w:rsidRDefault="00F72F04">
          <w:pPr>
            <w:rPr>
              <w:rFonts w:ascii="Arial" w:hAnsi="Arial"/>
            </w:rPr>
          </w:pPr>
        </w:p>
      </w:tc>
      <w:tc>
        <w:tcPr>
          <w:tcW w:w="1995" w:type="dxa"/>
          <w:vMerge/>
        </w:tcPr>
        <w:p w:rsidR="00F72F04" w:rsidRDefault="00F72F04">
          <w:pPr>
            <w:rPr>
              <w:rFonts w:ascii="Arial" w:hAnsi="Arial"/>
            </w:rPr>
          </w:pPr>
        </w:p>
      </w:tc>
    </w:tr>
  </w:tbl>
  <w:p w:rsidR="00F72F04" w:rsidRDefault="00F72F04">
    <w:pPr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89"/>
      <w:gridCol w:w="2070"/>
    </w:tblGrid>
    <w:tr w:rsidR="00F72F04">
      <w:trPr>
        <w:cantSplit/>
        <w:trHeight w:val="705"/>
      </w:trPr>
      <w:tc>
        <w:tcPr>
          <w:tcW w:w="1701" w:type="dxa"/>
          <w:vMerge w:val="restart"/>
          <w:vAlign w:val="center"/>
        </w:tcPr>
        <w:p w:rsidR="00F72F04" w:rsidRDefault="00F72F04">
          <w:pPr>
            <w:jc w:val="center"/>
            <w:rPr>
              <w:noProof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211455</wp:posOffset>
                </wp:positionH>
                <wp:positionV relativeFrom="paragraph">
                  <wp:posOffset>45085</wp:posOffset>
                </wp:positionV>
                <wp:extent cx="594360" cy="749300"/>
                <wp:effectExtent l="1905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4360" cy="7493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289" w:type="dxa"/>
          <w:vMerge w:val="restart"/>
          <w:vAlign w:val="center"/>
        </w:tcPr>
        <w:p w:rsidR="00F72F04" w:rsidRDefault="00F72F04">
          <w:pPr>
            <w:jc w:val="center"/>
            <w:rPr>
              <w:sz w:val="24"/>
              <w:lang w:val="es-MX"/>
            </w:rPr>
          </w:pPr>
          <w:r>
            <w:rPr>
              <w:rFonts w:ascii="Arial" w:hAnsi="Arial"/>
              <w:b/>
              <w:sz w:val="24"/>
            </w:rPr>
            <w:t>NOMBRE DEL DOCUMENTO</w:t>
          </w:r>
        </w:p>
      </w:tc>
      <w:tc>
        <w:tcPr>
          <w:tcW w:w="2070" w:type="dxa"/>
          <w:vAlign w:val="center"/>
        </w:tcPr>
        <w:p w:rsidR="00F72F04" w:rsidRDefault="00F72F04">
          <w:pPr>
            <w:pStyle w:val="Ttulo2"/>
            <w:jc w:val="left"/>
            <w:rPr>
              <w:sz w:val="20"/>
            </w:rPr>
          </w:pPr>
          <w:r>
            <w:rPr>
              <w:sz w:val="20"/>
            </w:rPr>
            <w:t xml:space="preserve">Código: </w:t>
          </w:r>
        </w:p>
      </w:tc>
    </w:tr>
    <w:tr w:rsidR="00F72F04">
      <w:trPr>
        <w:cantSplit/>
        <w:trHeight w:val="560"/>
      </w:trPr>
      <w:tc>
        <w:tcPr>
          <w:tcW w:w="1701" w:type="dxa"/>
          <w:vMerge/>
          <w:tcBorders>
            <w:bottom w:val="nil"/>
          </w:tcBorders>
          <w:vAlign w:val="center"/>
        </w:tcPr>
        <w:p w:rsidR="00F72F04" w:rsidRDefault="00F72F04">
          <w:pPr>
            <w:jc w:val="center"/>
            <w:rPr>
              <w:noProof/>
            </w:rPr>
          </w:pPr>
        </w:p>
      </w:tc>
      <w:tc>
        <w:tcPr>
          <w:tcW w:w="6289" w:type="dxa"/>
          <w:vMerge/>
          <w:vAlign w:val="center"/>
        </w:tcPr>
        <w:p w:rsidR="00F72F04" w:rsidRDefault="00F72F04">
          <w:pPr>
            <w:jc w:val="center"/>
            <w:rPr>
              <w:b/>
              <w:lang w:val="es-MX"/>
            </w:rPr>
          </w:pPr>
        </w:p>
      </w:tc>
      <w:tc>
        <w:tcPr>
          <w:tcW w:w="2070" w:type="dxa"/>
          <w:vAlign w:val="center"/>
        </w:tcPr>
        <w:p w:rsidR="00F72F04" w:rsidRDefault="00F72F04">
          <w:pPr>
            <w:rPr>
              <w:rFonts w:ascii="Arial" w:hAnsi="Arial"/>
              <w:lang w:val="es-MX"/>
            </w:rPr>
          </w:pPr>
          <w:r>
            <w:rPr>
              <w:rFonts w:ascii="Arial" w:hAnsi="Arial"/>
              <w:lang w:val="es-MX"/>
            </w:rPr>
            <w:t>Versión : 1.0</w:t>
          </w:r>
        </w:p>
      </w:tc>
    </w:tr>
    <w:tr w:rsidR="00F72F04">
      <w:trPr>
        <w:cantSplit/>
        <w:trHeight w:val="114"/>
      </w:trPr>
      <w:tc>
        <w:tcPr>
          <w:tcW w:w="1701" w:type="dxa"/>
          <w:vAlign w:val="center"/>
        </w:tcPr>
        <w:p w:rsidR="00F72F04" w:rsidRDefault="00F72F04">
          <w:pPr>
            <w:pStyle w:val="Textoindependiente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Ministerio de Minas y Energía</w:t>
          </w:r>
        </w:p>
        <w:p w:rsidR="00F72F04" w:rsidRDefault="00F72F04">
          <w:pPr>
            <w:jc w:val="center"/>
            <w:rPr>
              <w:noProof/>
              <w:sz w:val="12"/>
            </w:rPr>
          </w:pPr>
          <w:r>
            <w:rPr>
              <w:rFonts w:ascii="Arial" w:hAnsi="Arial"/>
              <w:b/>
              <w:noProof/>
              <w:sz w:val="12"/>
            </w:rPr>
            <w:t>Republica de Colombia</w:t>
          </w:r>
        </w:p>
      </w:tc>
      <w:tc>
        <w:tcPr>
          <w:tcW w:w="6289" w:type="dxa"/>
          <w:vMerge/>
          <w:vAlign w:val="center"/>
        </w:tcPr>
        <w:p w:rsidR="00F72F04" w:rsidRDefault="00F72F04">
          <w:pPr>
            <w:jc w:val="center"/>
            <w:rPr>
              <w:b/>
              <w:lang w:val="es-MX"/>
            </w:rPr>
          </w:pPr>
        </w:p>
      </w:tc>
      <w:tc>
        <w:tcPr>
          <w:tcW w:w="2070" w:type="dxa"/>
          <w:vAlign w:val="center"/>
        </w:tcPr>
        <w:p w:rsidR="00F72F04" w:rsidRDefault="00F72F04">
          <w:pPr>
            <w:rPr>
              <w:rFonts w:ascii="Arial" w:hAnsi="Arial"/>
              <w:lang w:val="es-MX"/>
            </w:rPr>
          </w:pPr>
          <w:r>
            <w:rPr>
              <w:rFonts w:ascii="Arial" w:hAnsi="Arial"/>
              <w:lang w:val="es-MX"/>
            </w:rPr>
            <w:t xml:space="preserve">Fecha: </w:t>
          </w:r>
        </w:p>
      </w:tc>
    </w:tr>
  </w:tbl>
  <w:p w:rsidR="00F72F04" w:rsidRDefault="00F72F04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154E"/>
    <w:multiLevelType w:val="hybridMultilevel"/>
    <w:tmpl w:val="167CEE3E"/>
    <w:lvl w:ilvl="0" w:tplc="17F0C5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3DEFB72">
      <w:numFmt w:val="none"/>
      <w:lvlText w:val=""/>
      <w:lvlJc w:val="left"/>
      <w:pPr>
        <w:tabs>
          <w:tab w:val="num" w:pos="360"/>
        </w:tabs>
      </w:pPr>
    </w:lvl>
    <w:lvl w:ilvl="2" w:tplc="FA6E11DC">
      <w:numFmt w:val="none"/>
      <w:lvlText w:val=""/>
      <w:lvlJc w:val="left"/>
      <w:pPr>
        <w:tabs>
          <w:tab w:val="num" w:pos="360"/>
        </w:tabs>
      </w:pPr>
    </w:lvl>
    <w:lvl w:ilvl="3" w:tplc="60E833D0">
      <w:numFmt w:val="none"/>
      <w:lvlText w:val=""/>
      <w:lvlJc w:val="left"/>
      <w:pPr>
        <w:tabs>
          <w:tab w:val="num" w:pos="360"/>
        </w:tabs>
      </w:pPr>
    </w:lvl>
    <w:lvl w:ilvl="4" w:tplc="2FBE1BEC">
      <w:numFmt w:val="none"/>
      <w:lvlText w:val=""/>
      <w:lvlJc w:val="left"/>
      <w:pPr>
        <w:tabs>
          <w:tab w:val="num" w:pos="360"/>
        </w:tabs>
      </w:pPr>
    </w:lvl>
    <w:lvl w:ilvl="5" w:tplc="750CCF40">
      <w:numFmt w:val="none"/>
      <w:lvlText w:val=""/>
      <w:lvlJc w:val="left"/>
      <w:pPr>
        <w:tabs>
          <w:tab w:val="num" w:pos="360"/>
        </w:tabs>
      </w:pPr>
    </w:lvl>
    <w:lvl w:ilvl="6" w:tplc="55B8F1D0">
      <w:numFmt w:val="none"/>
      <w:lvlText w:val=""/>
      <w:lvlJc w:val="left"/>
      <w:pPr>
        <w:tabs>
          <w:tab w:val="num" w:pos="360"/>
        </w:tabs>
      </w:pPr>
    </w:lvl>
    <w:lvl w:ilvl="7" w:tplc="52087208">
      <w:numFmt w:val="none"/>
      <w:lvlText w:val=""/>
      <w:lvlJc w:val="left"/>
      <w:pPr>
        <w:tabs>
          <w:tab w:val="num" w:pos="360"/>
        </w:tabs>
      </w:pPr>
    </w:lvl>
    <w:lvl w:ilvl="8" w:tplc="33BE4FA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25A1897"/>
    <w:multiLevelType w:val="multilevel"/>
    <w:tmpl w:val="E2243310"/>
    <w:lvl w:ilvl="0">
      <w:start w:val="1"/>
      <w:numFmt w:val="decimal"/>
      <w:pStyle w:val="Ttulo3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B543B7B"/>
    <w:multiLevelType w:val="multilevel"/>
    <w:tmpl w:val="601EB2FE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D062967"/>
    <w:multiLevelType w:val="singleLevel"/>
    <w:tmpl w:val="1700A306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E525837"/>
    <w:multiLevelType w:val="hybridMultilevel"/>
    <w:tmpl w:val="1AEC3868"/>
    <w:lvl w:ilvl="0" w:tplc="5CDA8F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38FA4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24AE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3E2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226D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36E2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064A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9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6A09C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782707"/>
    <w:multiLevelType w:val="singleLevel"/>
    <w:tmpl w:val="1700A306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62A06173"/>
    <w:multiLevelType w:val="singleLevel"/>
    <w:tmpl w:val="1700A306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5054D95"/>
    <w:multiLevelType w:val="hybridMultilevel"/>
    <w:tmpl w:val="A202A002"/>
    <w:lvl w:ilvl="0" w:tplc="E690E7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89F6280A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71A67E2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5DF27AB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E500B24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143A76C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DC477D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7E36830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F656FB9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295"/>
    <w:rsid w:val="0000377E"/>
    <w:rsid w:val="00006048"/>
    <w:rsid w:val="00021AAB"/>
    <w:rsid w:val="00034D93"/>
    <w:rsid w:val="00035D53"/>
    <w:rsid w:val="0003652C"/>
    <w:rsid w:val="000456B1"/>
    <w:rsid w:val="00053C4F"/>
    <w:rsid w:val="0007083D"/>
    <w:rsid w:val="000815EE"/>
    <w:rsid w:val="0008370F"/>
    <w:rsid w:val="00084535"/>
    <w:rsid w:val="000A74EE"/>
    <w:rsid w:val="000C1EBB"/>
    <w:rsid w:val="000C719D"/>
    <w:rsid w:val="000C76A5"/>
    <w:rsid w:val="000D6D3F"/>
    <w:rsid w:val="000E5880"/>
    <w:rsid w:val="000F6254"/>
    <w:rsid w:val="00123295"/>
    <w:rsid w:val="00133ED4"/>
    <w:rsid w:val="00140C9D"/>
    <w:rsid w:val="001435CA"/>
    <w:rsid w:val="00145551"/>
    <w:rsid w:val="00153A70"/>
    <w:rsid w:val="0018375A"/>
    <w:rsid w:val="001A7430"/>
    <w:rsid w:val="001C5E59"/>
    <w:rsid w:val="002026DC"/>
    <w:rsid w:val="00205EDB"/>
    <w:rsid w:val="00206101"/>
    <w:rsid w:val="00233E28"/>
    <w:rsid w:val="0028252C"/>
    <w:rsid w:val="0028556D"/>
    <w:rsid w:val="0029230D"/>
    <w:rsid w:val="002923B2"/>
    <w:rsid w:val="002C0228"/>
    <w:rsid w:val="002E1BE6"/>
    <w:rsid w:val="00301B1C"/>
    <w:rsid w:val="003263AA"/>
    <w:rsid w:val="0034503B"/>
    <w:rsid w:val="0035115F"/>
    <w:rsid w:val="00362FBB"/>
    <w:rsid w:val="003639AE"/>
    <w:rsid w:val="00364868"/>
    <w:rsid w:val="00381F77"/>
    <w:rsid w:val="003A5056"/>
    <w:rsid w:val="003C0C69"/>
    <w:rsid w:val="003C6710"/>
    <w:rsid w:val="003E6314"/>
    <w:rsid w:val="00402EA3"/>
    <w:rsid w:val="0041792C"/>
    <w:rsid w:val="00427F25"/>
    <w:rsid w:val="0043472F"/>
    <w:rsid w:val="004404C5"/>
    <w:rsid w:val="00453340"/>
    <w:rsid w:val="004656E9"/>
    <w:rsid w:val="004675B1"/>
    <w:rsid w:val="0049460A"/>
    <w:rsid w:val="004B083E"/>
    <w:rsid w:val="004C4387"/>
    <w:rsid w:val="004D01D1"/>
    <w:rsid w:val="004D3558"/>
    <w:rsid w:val="004E75C8"/>
    <w:rsid w:val="0051476D"/>
    <w:rsid w:val="00517BA4"/>
    <w:rsid w:val="0053733F"/>
    <w:rsid w:val="0054061B"/>
    <w:rsid w:val="0056683E"/>
    <w:rsid w:val="0057287F"/>
    <w:rsid w:val="005804C2"/>
    <w:rsid w:val="00591DBF"/>
    <w:rsid w:val="00595354"/>
    <w:rsid w:val="005A21F9"/>
    <w:rsid w:val="005F727C"/>
    <w:rsid w:val="006022D4"/>
    <w:rsid w:val="006061BB"/>
    <w:rsid w:val="006203F2"/>
    <w:rsid w:val="006303F0"/>
    <w:rsid w:val="0063774A"/>
    <w:rsid w:val="006434FD"/>
    <w:rsid w:val="00646BAC"/>
    <w:rsid w:val="006A1978"/>
    <w:rsid w:val="006B35BF"/>
    <w:rsid w:val="006F219F"/>
    <w:rsid w:val="00702D70"/>
    <w:rsid w:val="00712818"/>
    <w:rsid w:val="0072724F"/>
    <w:rsid w:val="00770EF6"/>
    <w:rsid w:val="007A3393"/>
    <w:rsid w:val="007C00CC"/>
    <w:rsid w:val="007C0294"/>
    <w:rsid w:val="007C456B"/>
    <w:rsid w:val="007D351A"/>
    <w:rsid w:val="007D3CE2"/>
    <w:rsid w:val="007F132E"/>
    <w:rsid w:val="00801629"/>
    <w:rsid w:val="00803C2B"/>
    <w:rsid w:val="008303F6"/>
    <w:rsid w:val="00856D2A"/>
    <w:rsid w:val="00856EBA"/>
    <w:rsid w:val="00874CA7"/>
    <w:rsid w:val="008800A1"/>
    <w:rsid w:val="008A6EAF"/>
    <w:rsid w:val="008D176E"/>
    <w:rsid w:val="008E01A5"/>
    <w:rsid w:val="008F229C"/>
    <w:rsid w:val="008F64C1"/>
    <w:rsid w:val="0090153A"/>
    <w:rsid w:val="00905CF4"/>
    <w:rsid w:val="00912917"/>
    <w:rsid w:val="009130EE"/>
    <w:rsid w:val="00913C64"/>
    <w:rsid w:val="00916946"/>
    <w:rsid w:val="0095054E"/>
    <w:rsid w:val="009632B1"/>
    <w:rsid w:val="00970228"/>
    <w:rsid w:val="009728CB"/>
    <w:rsid w:val="00972BD5"/>
    <w:rsid w:val="00997532"/>
    <w:rsid w:val="009B2E98"/>
    <w:rsid w:val="009C018A"/>
    <w:rsid w:val="009D3086"/>
    <w:rsid w:val="009E56D5"/>
    <w:rsid w:val="009E6169"/>
    <w:rsid w:val="009E6411"/>
    <w:rsid w:val="009F1C91"/>
    <w:rsid w:val="00A06B7B"/>
    <w:rsid w:val="00A26F7C"/>
    <w:rsid w:val="00A34058"/>
    <w:rsid w:val="00A45154"/>
    <w:rsid w:val="00A538CD"/>
    <w:rsid w:val="00A545B2"/>
    <w:rsid w:val="00A654EA"/>
    <w:rsid w:val="00A67769"/>
    <w:rsid w:val="00A87FA4"/>
    <w:rsid w:val="00AB34EE"/>
    <w:rsid w:val="00AE6C00"/>
    <w:rsid w:val="00AE78BD"/>
    <w:rsid w:val="00B0484F"/>
    <w:rsid w:val="00B20DDB"/>
    <w:rsid w:val="00B5671C"/>
    <w:rsid w:val="00B62BB8"/>
    <w:rsid w:val="00B717A4"/>
    <w:rsid w:val="00B72805"/>
    <w:rsid w:val="00B90788"/>
    <w:rsid w:val="00BA0082"/>
    <w:rsid w:val="00C03C44"/>
    <w:rsid w:val="00C0713C"/>
    <w:rsid w:val="00C27DCB"/>
    <w:rsid w:val="00C43547"/>
    <w:rsid w:val="00C63BAD"/>
    <w:rsid w:val="00C6723F"/>
    <w:rsid w:val="00C92EEE"/>
    <w:rsid w:val="00CA24AE"/>
    <w:rsid w:val="00CA6E7D"/>
    <w:rsid w:val="00CC535D"/>
    <w:rsid w:val="00CD1073"/>
    <w:rsid w:val="00CD4308"/>
    <w:rsid w:val="00CF27CF"/>
    <w:rsid w:val="00CF7FD8"/>
    <w:rsid w:val="00D07668"/>
    <w:rsid w:val="00D41946"/>
    <w:rsid w:val="00D512CC"/>
    <w:rsid w:val="00D51761"/>
    <w:rsid w:val="00D63A0F"/>
    <w:rsid w:val="00D665E5"/>
    <w:rsid w:val="00D70DA0"/>
    <w:rsid w:val="00D808BD"/>
    <w:rsid w:val="00D833A9"/>
    <w:rsid w:val="00D91CF9"/>
    <w:rsid w:val="00DC25FA"/>
    <w:rsid w:val="00DC5F47"/>
    <w:rsid w:val="00DF1504"/>
    <w:rsid w:val="00E124E9"/>
    <w:rsid w:val="00E22EF0"/>
    <w:rsid w:val="00E2676F"/>
    <w:rsid w:val="00E46908"/>
    <w:rsid w:val="00E523E7"/>
    <w:rsid w:val="00E61463"/>
    <w:rsid w:val="00E638EA"/>
    <w:rsid w:val="00E64CFA"/>
    <w:rsid w:val="00E87A03"/>
    <w:rsid w:val="00EA17A0"/>
    <w:rsid w:val="00EA35A8"/>
    <w:rsid w:val="00EB290B"/>
    <w:rsid w:val="00EB6004"/>
    <w:rsid w:val="00EB6148"/>
    <w:rsid w:val="00EC2E4E"/>
    <w:rsid w:val="00EC456C"/>
    <w:rsid w:val="00EC551A"/>
    <w:rsid w:val="00F02A0C"/>
    <w:rsid w:val="00F069C4"/>
    <w:rsid w:val="00F115D6"/>
    <w:rsid w:val="00F42BE6"/>
    <w:rsid w:val="00F4577F"/>
    <w:rsid w:val="00F538B6"/>
    <w:rsid w:val="00F54FB8"/>
    <w:rsid w:val="00F650CE"/>
    <w:rsid w:val="00F72F04"/>
    <w:rsid w:val="00FB558B"/>
    <w:rsid w:val="00FB5874"/>
    <w:rsid w:val="00FB5ADD"/>
    <w:rsid w:val="00FC2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5874"/>
    <w:rPr>
      <w:lang w:val="es-ES" w:eastAsia="es-ES"/>
    </w:rPr>
  </w:style>
  <w:style w:type="paragraph" w:styleId="Ttulo1">
    <w:name w:val="heading 1"/>
    <w:basedOn w:val="Normal"/>
    <w:next w:val="Normal"/>
    <w:qFormat/>
    <w:rsid w:val="00FB5874"/>
    <w:pPr>
      <w:keepNext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qFormat/>
    <w:rsid w:val="00FB5874"/>
    <w:pPr>
      <w:keepNext/>
      <w:jc w:val="center"/>
      <w:outlineLvl w:val="1"/>
    </w:pPr>
    <w:rPr>
      <w:rFonts w:ascii="Arial" w:hAnsi="Arial"/>
      <w:sz w:val="24"/>
      <w:lang w:val="es-ES_tradnl"/>
    </w:rPr>
  </w:style>
  <w:style w:type="paragraph" w:styleId="Ttulo3">
    <w:name w:val="heading 3"/>
    <w:basedOn w:val="Normal"/>
    <w:next w:val="Normal"/>
    <w:qFormat/>
    <w:rsid w:val="00FB5874"/>
    <w:pPr>
      <w:keepNext/>
      <w:numPr>
        <w:numId w:val="1"/>
      </w:numPr>
      <w:jc w:val="both"/>
      <w:outlineLvl w:val="2"/>
    </w:pPr>
    <w:rPr>
      <w:rFonts w:ascii="Arial" w:hAnsi="Arial"/>
      <w:sz w:val="24"/>
      <w:lang w:val="es-ES_tradnl"/>
    </w:rPr>
  </w:style>
  <w:style w:type="paragraph" w:styleId="Ttulo4">
    <w:name w:val="heading 4"/>
    <w:basedOn w:val="Normal"/>
    <w:next w:val="Normal"/>
    <w:qFormat/>
    <w:rsid w:val="00FB5874"/>
    <w:pPr>
      <w:keepNext/>
      <w:jc w:val="both"/>
      <w:outlineLvl w:val="3"/>
    </w:pPr>
    <w:rPr>
      <w:rFonts w:ascii="Arial" w:hAnsi="Arial"/>
      <w:sz w:val="24"/>
      <w:lang w:val="es-ES_tradnl"/>
    </w:rPr>
  </w:style>
  <w:style w:type="paragraph" w:styleId="Ttulo5">
    <w:name w:val="heading 5"/>
    <w:basedOn w:val="Normal"/>
    <w:next w:val="Normal"/>
    <w:qFormat/>
    <w:rsid w:val="00FB5874"/>
    <w:pPr>
      <w:keepNext/>
      <w:jc w:val="both"/>
      <w:outlineLvl w:val="4"/>
    </w:pPr>
    <w:rPr>
      <w:rFonts w:ascii="Arial" w:hAnsi="Arial"/>
      <w:color w:val="FF0000"/>
      <w:sz w:val="24"/>
      <w:lang w:val="es-ES_tradnl"/>
    </w:rPr>
  </w:style>
  <w:style w:type="paragraph" w:styleId="Ttulo6">
    <w:name w:val="heading 6"/>
    <w:basedOn w:val="Normal"/>
    <w:next w:val="Normal"/>
    <w:qFormat/>
    <w:rsid w:val="00FB5874"/>
    <w:pPr>
      <w:keepNext/>
      <w:jc w:val="center"/>
      <w:outlineLvl w:val="5"/>
    </w:pPr>
    <w:rPr>
      <w:rFonts w:ascii="Arial" w:hAnsi="Arial"/>
      <w:color w:val="FF0000"/>
      <w:lang w:val="es-ES_tradnl"/>
    </w:rPr>
  </w:style>
  <w:style w:type="paragraph" w:styleId="Ttulo7">
    <w:name w:val="heading 7"/>
    <w:basedOn w:val="Normal"/>
    <w:next w:val="Normal"/>
    <w:qFormat/>
    <w:rsid w:val="00FB5874"/>
    <w:pPr>
      <w:keepNext/>
      <w:tabs>
        <w:tab w:val="num" w:pos="1440"/>
      </w:tabs>
      <w:overflowPunct w:val="0"/>
      <w:autoSpaceDE w:val="0"/>
      <w:autoSpaceDN w:val="0"/>
      <w:adjustRightInd w:val="0"/>
      <w:ind w:left="1440" w:hanging="1440"/>
      <w:textAlignment w:val="baseline"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qFormat/>
    <w:rsid w:val="00FB5874"/>
    <w:pPr>
      <w:keepNext/>
      <w:tabs>
        <w:tab w:val="num" w:pos="1800"/>
      </w:tabs>
      <w:ind w:left="1800" w:hanging="1800"/>
      <w:jc w:val="center"/>
      <w:outlineLvl w:val="7"/>
    </w:pPr>
    <w:rPr>
      <w:rFonts w:ascii="Arial" w:hAnsi="Arial"/>
      <w:b/>
      <w:snapToGrid w:val="0"/>
      <w:color w:val="000000"/>
      <w:spacing w:val="-5"/>
      <w:sz w:val="24"/>
    </w:rPr>
  </w:style>
  <w:style w:type="paragraph" w:styleId="Ttulo9">
    <w:name w:val="heading 9"/>
    <w:basedOn w:val="Normal"/>
    <w:next w:val="Normal"/>
    <w:qFormat/>
    <w:rsid w:val="00FB5874"/>
    <w:pPr>
      <w:tabs>
        <w:tab w:val="num" w:pos="1800"/>
      </w:tabs>
      <w:spacing w:before="240" w:after="60"/>
      <w:ind w:left="1800" w:hanging="1800"/>
      <w:outlineLvl w:val="8"/>
    </w:pPr>
    <w:rPr>
      <w:rFonts w:ascii="Arial" w:hAnsi="Arial"/>
      <w:b/>
      <w:i/>
      <w:spacing w:val="-5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B587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B5874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FB5874"/>
  </w:style>
  <w:style w:type="paragraph" w:styleId="Textoindependiente2">
    <w:name w:val="Body Text 2"/>
    <w:basedOn w:val="Normal"/>
    <w:rsid w:val="00FB5874"/>
    <w:pPr>
      <w:jc w:val="both"/>
    </w:pPr>
    <w:rPr>
      <w:rFonts w:ascii="Arial" w:hAnsi="Arial"/>
      <w:color w:val="FF0000"/>
      <w:sz w:val="24"/>
      <w:lang w:val="es-ES_tradnl"/>
    </w:rPr>
  </w:style>
  <w:style w:type="paragraph" w:styleId="Textoindependiente">
    <w:name w:val="Body Text"/>
    <w:basedOn w:val="Normal"/>
    <w:rsid w:val="00FB5874"/>
    <w:pPr>
      <w:jc w:val="both"/>
    </w:pPr>
    <w:rPr>
      <w:rFonts w:ascii="Arial" w:hAnsi="Arial"/>
      <w:sz w:val="24"/>
      <w:lang w:val="es-ES_tradnl"/>
    </w:rPr>
  </w:style>
  <w:style w:type="paragraph" w:styleId="Textoindependiente3">
    <w:name w:val="Body Text 3"/>
    <w:basedOn w:val="Normal"/>
    <w:rsid w:val="00FB5874"/>
    <w:pPr>
      <w:jc w:val="both"/>
    </w:pPr>
    <w:rPr>
      <w:rFonts w:ascii="Arial" w:hAnsi="Arial"/>
      <w:color w:val="0000FF"/>
      <w:sz w:val="24"/>
      <w:lang w:val="es-ES_tradnl"/>
    </w:rPr>
  </w:style>
  <w:style w:type="paragraph" w:customStyle="1" w:styleId="Estndar">
    <w:name w:val="Estándar"/>
    <w:rsid w:val="00FB5874"/>
    <w:pPr>
      <w:jc w:val="both"/>
    </w:pPr>
    <w:rPr>
      <w:rFonts w:ascii="Arial" w:hAnsi="Arial"/>
      <w:snapToGrid w:val="0"/>
      <w:color w:val="000000"/>
      <w:sz w:val="24"/>
      <w:lang w:val="es-ES" w:eastAsia="es-ES"/>
    </w:rPr>
  </w:style>
  <w:style w:type="paragraph" w:customStyle="1" w:styleId="Textoindependiente1">
    <w:name w:val="Texto independiente1"/>
    <w:rsid w:val="00FB5874"/>
    <w:rPr>
      <w:rFonts w:ascii="CG Times (W1)" w:hAnsi="CG Times (W1)"/>
      <w:color w:val="000000"/>
      <w:sz w:val="24"/>
      <w:lang w:val="en-US" w:eastAsia="es-ES"/>
    </w:rPr>
  </w:style>
  <w:style w:type="paragraph" w:styleId="Textonotaalfinal">
    <w:name w:val="endnote text"/>
    <w:basedOn w:val="Normal"/>
    <w:semiHidden/>
    <w:rsid w:val="00FB5874"/>
  </w:style>
  <w:style w:type="character" w:styleId="Refdenotaalfinal">
    <w:name w:val="endnote reference"/>
    <w:basedOn w:val="Fuentedeprrafopredeter"/>
    <w:semiHidden/>
    <w:rsid w:val="00FB5874"/>
    <w:rPr>
      <w:vertAlign w:val="superscript"/>
    </w:rPr>
  </w:style>
  <w:style w:type="paragraph" w:styleId="Textonotapie">
    <w:name w:val="footnote text"/>
    <w:basedOn w:val="Normal"/>
    <w:semiHidden/>
    <w:rsid w:val="00FB5874"/>
  </w:style>
  <w:style w:type="character" w:styleId="Refdenotaalpie">
    <w:name w:val="footnote reference"/>
    <w:basedOn w:val="Fuentedeprrafopredeter"/>
    <w:semiHidden/>
    <w:rsid w:val="00FB5874"/>
    <w:rPr>
      <w:vertAlign w:val="superscript"/>
    </w:rPr>
  </w:style>
  <w:style w:type="table" w:styleId="Tablaconcuadrcula">
    <w:name w:val="Table Grid"/>
    <w:basedOn w:val="Tablanormal"/>
    <w:rsid w:val="001232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gradetextonormal">
    <w:name w:val="Body Text Indent"/>
    <w:basedOn w:val="Normal"/>
    <w:rsid w:val="00FB5874"/>
    <w:pPr>
      <w:spacing w:after="120"/>
      <w:ind w:left="360"/>
    </w:pPr>
  </w:style>
  <w:style w:type="paragraph" w:styleId="Ttulo">
    <w:name w:val="Title"/>
    <w:basedOn w:val="Normal"/>
    <w:qFormat/>
    <w:rsid w:val="00FB5874"/>
    <w:pPr>
      <w:jc w:val="center"/>
    </w:pPr>
    <w:rPr>
      <w:rFonts w:ascii="Arial" w:hAnsi="Arial"/>
      <w:b/>
      <w:sz w:val="24"/>
      <w:lang w:val="es-MX" w:eastAsia="en-US"/>
    </w:rPr>
  </w:style>
  <w:style w:type="paragraph" w:customStyle="1" w:styleId="cuerpotexto">
    <w:name w:val="cuerpotexto"/>
    <w:basedOn w:val="Normal"/>
    <w:rsid w:val="0003652C"/>
    <w:pPr>
      <w:autoSpaceDE w:val="0"/>
      <w:autoSpaceDN w:val="0"/>
      <w:spacing w:before="28" w:after="28" w:line="210" w:lineRule="atLeast"/>
      <w:ind w:firstLine="283"/>
      <w:jc w:val="both"/>
    </w:pPr>
    <w:rPr>
      <w:rFonts w:eastAsia="Arial Unicode MS"/>
      <w:color w:val="000000"/>
      <w:sz w:val="19"/>
      <w:szCs w:val="19"/>
    </w:rPr>
  </w:style>
  <w:style w:type="character" w:customStyle="1" w:styleId="EncabezadoCar">
    <w:name w:val="Encabezado Car"/>
    <w:basedOn w:val="Fuentedeprrafopredeter"/>
    <w:link w:val="Encabezado"/>
    <w:locked/>
    <w:rsid w:val="00034D93"/>
    <w:rPr>
      <w:lang w:val="es-ES" w:eastAsia="es-E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5874"/>
    <w:rPr>
      <w:lang w:val="es-ES" w:eastAsia="es-ES"/>
    </w:rPr>
  </w:style>
  <w:style w:type="paragraph" w:styleId="Ttulo1">
    <w:name w:val="heading 1"/>
    <w:basedOn w:val="Normal"/>
    <w:next w:val="Normal"/>
    <w:qFormat/>
    <w:rsid w:val="00FB5874"/>
    <w:pPr>
      <w:keepNext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qFormat/>
    <w:rsid w:val="00FB5874"/>
    <w:pPr>
      <w:keepNext/>
      <w:jc w:val="center"/>
      <w:outlineLvl w:val="1"/>
    </w:pPr>
    <w:rPr>
      <w:rFonts w:ascii="Arial" w:hAnsi="Arial"/>
      <w:sz w:val="24"/>
      <w:lang w:val="es-ES_tradnl"/>
    </w:rPr>
  </w:style>
  <w:style w:type="paragraph" w:styleId="Ttulo3">
    <w:name w:val="heading 3"/>
    <w:basedOn w:val="Normal"/>
    <w:next w:val="Normal"/>
    <w:qFormat/>
    <w:rsid w:val="00FB5874"/>
    <w:pPr>
      <w:keepNext/>
      <w:numPr>
        <w:numId w:val="1"/>
      </w:numPr>
      <w:jc w:val="both"/>
      <w:outlineLvl w:val="2"/>
    </w:pPr>
    <w:rPr>
      <w:rFonts w:ascii="Arial" w:hAnsi="Arial"/>
      <w:sz w:val="24"/>
      <w:lang w:val="es-ES_tradnl"/>
    </w:rPr>
  </w:style>
  <w:style w:type="paragraph" w:styleId="Ttulo4">
    <w:name w:val="heading 4"/>
    <w:basedOn w:val="Normal"/>
    <w:next w:val="Normal"/>
    <w:qFormat/>
    <w:rsid w:val="00FB5874"/>
    <w:pPr>
      <w:keepNext/>
      <w:jc w:val="both"/>
      <w:outlineLvl w:val="3"/>
    </w:pPr>
    <w:rPr>
      <w:rFonts w:ascii="Arial" w:hAnsi="Arial"/>
      <w:sz w:val="24"/>
      <w:lang w:val="es-ES_tradnl"/>
    </w:rPr>
  </w:style>
  <w:style w:type="paragraph" w:styleId="Ttulo5">
    <w:name w:val="heading 5"/>
    <w:basedOn w:val="Normal"/>
    <w:next w:val="Normal"/>
    <w:qFormat/>
    <w:rsid w:val="00FB5874"/>
    <w:pPr>
      <w:keepNext/>
      <w:jc w:val="both"/>
      <w:outlineLvl w:val="4"/>
    </w:pPr>
    <w:rPr>
      <w:rFonts w:ascii="Arial" w:hAnsi="Arial"/>
      <w:color w:val="FF0000"/>
      <w:sz w:val="24"/>
      <w:lang w:val="es-ES_tradnl"/>
    </w:rPr>
  </w:style>
  <w:style w:type="paragraph" w:styleId="Ttulo6">
    <w:name w:val="heading 6"/>
    <w:basedOn w:val="Normal"/>
    <w:next w:val="Normal"/>
    <w:qFormat/>
    <w:rsid w:val="00FB5874"/>
    <w:pPr>
      <w:keepNext/>
      <w:jc w:val="center"/>
      <w:outlineLvl w:val="5"/>
    </w:pPr>
    <w:rPr>
      <w:rFonts w:ascii="Arial" w:hAnsi="Arial"/>
      <w:color w:val="FF0000"/>
      <w:lang w:val="es-ES_tradnl"/>
    </w:rPr>
  </w:style>
  <w:style w:type="paragraph" w:styleId="Ttulo7">
    <w:name w:val="heading 7"/>
    <w:basedOn w:val="Normal"/>
    <w:next w:val="Normal"/>
    <w:qFormat/>
    <w:rsid w:val="00FB5874"/>
    <w:pPr>
      <w:keepNext/>
      <w:tabs>
        <w:tab w:val="num" w:pos="1440"/>
      </w:tabs>
      <w:overflowPunct w:val="0"/>
      <w:autoSpaceDE w:val="0"/>
      <w:autoSpaceDN w:val="0"/>
      <w:adjustRightInd w:val="0"/>
      <w:ind w:left="1440" w:hanging="1440"/>
      <w:textAlignment w:val="baseline"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qFormat/>
    <w:rsid w:val="00FB5874"/>
    <w:pPr>
      <w:keepNext/>
      <w:tabs>
        <w:tab w:val="num" w:pos="1800"/>
      </w:tabs>
      <w:ind w:left="1800" w:hanging="1800"/>
      <w:jc w:val="center"/>
      <w:outlineLvl w:val="7"/>
    </w:pPr>
    <w:rPr>
      <w:rFonts w:ascii="Arial" w:hAnsi="Arial"/>
      <w:b/>
      <w:snapToGrid w:val="0"/>
      <w:color w:val="000000"/>
      <w:spacing w:val="-5"/>
      <w:sz w:val="24"/>
    </w:rPr>
  </w:style>
  <w:style w:type="paragraph" w:styleId="Ttulo9">
    <w:name w:val="heading 9"/>
    <w:basedOn w:val="Normal"/>
    <w:next w:val="Normal"/>
    <w:qFormat/>
    <w:rsid w:val="00FB5874"/>
    <w:pPr>
      <w:tabs>
        <w:tab w:val="num" w:pos="1800"/>
      </w:tabs>
      <w:spacing w:before="240" w:after="60"/>
      <w:ind w:left="1800" w:hanging="1800"/>
      <w:outlineLvl w:val="8"/>
    </w:pPr>
    <w:rPr>
      <w:rFonts w:ascii="Arial" w:hAnsi="Arial"/>
      <w:b/>
      <w:i/>
      <w:spacing w:val="-5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B587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B5874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FB5874"/>
  </w:style>
  <w:style w:type="paragraph" w:styleId="Textoindependiente2">
    <w:name w:val="Body Text 2"/>
    <w:basedOn w:val="Normal"/>
    <w:rsid w:val="00FB5874"/>
    <w:pPr>
      <w:jc w:val="both"/>
    </w:pPr>
    <w:rPr>
      <w:rFonts w:ascii="Arial" w:hAnsi="Arial"/>
      <w:color w:val="FF0000"/>
      <w:sz w:val="24"/>
      <w:lang w:val="es-ES_tradnl"/>
    </w:rPr>
  </w:style>
  <w:style w:type="paragraph" w:styleId="Textoindependiente">
    <w:name w:val="Body Text"/>
    <w:basedOn w:val="Normal"/>
    <w:rsid w:val="00FB5874"/>
    <w:pPr>
      <w:jc w:val="both"/>
    </w:pPr>
    <w:rPr>
      <w:rFonts w:ascii="Arial" w:hAnsi="Arial"/>
      <w:sz w:val="24"/>
      <w:lang w:val="es-ES_tradnl"/>
    </w:rPr>
  </w:style>
  <w:style w:type="paragraph" w:styleId="Textoindependiente3">
    <w:name w:val="Body Text 3"/>
    <w:basedOn w:val="Normal"/>
    <w:rsid w:val="00FB5874"/>
    <w:pPr>
      <w:jc w:val="both"/>
    </w:pPr>
    <w:rPr>
      <w:rFonts w:ascii="Arial" w:hAnsi="Arial"/>
      <w:color w:val="0000FF"/>
      <w:sz w:val="24"/>
      <w:lang w:val="es-ES_tradnl"/>
    </w:rPr>
  </w:style>
  <w:style w:type="paragraph" w:customStyle="1" w:styleId="Estndar">
    <w:name w:val="Estándar"/>
    <w:rsid w:val="00FB5874"/>
    <w:pPr>
      <w:jc w:val="both"/>
    </w:pPr>
    <w:rPr>
      <w:rFonts w:ascii="Arial" w:hAnsi="Arial"/>
      <w:snapToGrid w:val="0"/>
      <w:color w:val="000000"/>
      <w:sz w:val="24"/>
      <w:lang w:val="es-ES" w:eastAsia="es-ES"/>
    </w:rPr>
  </w:style>
  <w:style w:type="paragraph" w:customStyle="1" w:styleId="Textoindependiente1">
    <w:name w:val="Texto independiente1"/>
    <w:rsid w:val="00FB5874"/>
    <w:rPr>
      <w:rFonts w:ascii="CG Times (W1)" w:hAnsi="CG Times (W1)"/>
      <w:color w:val="000000"/>
      <w:sz w:val="24"/>
      <w:lang w:val="en-US" w:eastAsia="es-ES"/>
    </w:rPr>
  </w:style>
  <w:style w:type="paragraph" w:styleId="Textonotaalfinal">
    <w:name w:val="endnote text"/>
    <w:basedOn w:val="Normal"/>
    <w:semiHidden/>
    <w:rsid w:val="00FB5874"/>
  </w:style>
  <w:style w:type="character" w:styleId="Refdenotaalfinal">
    <w:name w:val="endnote reference"/>
    <w:basedOn w:val="Fuentedeprrafopredeter"/>
    <w:semiHidden/>
    <w:rsid w:val="00FB5874"/>
    <w:rPr>
      <w:vertAlign w:val="superscript"/>
    </w:rPr>
  </w:style>
  <w:style w:type="paragraph" w:styleId="Textonotapie">
    <w:name w:val="footnote text"/>
    <w:basedOn w:val="Normal"/>
    <w:semiHidden/>
    <w:rsid w:val="00FB5874"/>
  </w:style>
  <w:style w:type="character" w:styleId="Refdenotaalpie">
    <w:name w:val="footnote reference"/>
    <w:basedOn w:val="Fuentedeprrafopredeter"/>
    <w:semiHidden/>
    <w:rsid w:val="00FB5874"/>
    <w:rPr>
      <w:vertAlign w:val="superscript"/>
    </w:rPr>
  </w:style>
  <w:style w:type="table" w:styleId="Tablaconcuadrcula">
    <w:name w:val="Table Grid"/>
    <w:basedOn w:val="Tablanormal"/>
    <w:rsid w:val="001232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gradetextonormal">
    <w:name w:val="Body Text Indent"/>
    <w:basedOn w:val="Normal"/>
    <w:rsid w:val="00FB5874"/>
    <w:pPr>
      <w:spacing w:after="120"/>
      <w:ind w:left="360"/>
    </w:pPr>
  </w:style>
  <w:style w:type="paragraph" w:styleId="Ttulo">
    <w:name w:val="Title"/>
    <w:basedOn w:val="Normal"/>
    <w:qFormat/>
    <w:rsid w:val="00FB5874"/>
    <w:pPr>
      <w:jc w:val="center"/>
    </w:pPr>
    <w:rPr>
      <w:rFonts w:ascii="Arial" w:hAnsi="Arial"/>
      <w:b/>
      <w:sz w:val="24"/>
      <w:lang w:val="es-MX" w:eastAsia="en-US"/>
    </w:rPr>
  </w:style>
  <w:style w:type="paragraph" w:customStyle="1" w:styleId="cuerpotexto">
    <w:name w:val="cuerpotexto"/>
    <w:basedOn w:val="Normal"/>
    <w:rsid w:val="0003652C"/>
    <w:pPr>
      <w:autoSpaceDE w:val="0"/>
      <w:autoSpaceDN w:val="0"/>
      <w:spacing w:before="28" w:after="28" w:line="210" w:lineRule="atLeast"/>
      <w:ind w:firstLine="283"/>
      <w:jc w:val="both"/>
    </w:pPr>
    <w:rPr>
      <w:rFonts w:eastAsia="Arial Unicode MS"/>
      <w:color w:val="000000"/>
      <w:sz w:val="19"/>
      <w:szCs w:val="19"/>
    </w:rPr>
  </w:style>
  <w:style w:type="character" w:customStyle="1" w:styleId="EncabezadoCar">
    <w:name w:val="Encabezado Car"/>
    <w:basedOn w:val="Fuentedeprrafopredeter"/>
    <w:link w:val="Encabezado"/>
    <w:locked/>
    <w:rsid w:val="00034D93"/>
    <w:rPr>
      <w:lang w:val="es-ES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is%20documentos\INVENTARIO%20DOCUMENTAL\Formato%20Unico%20Inv%20Document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9E1BF-7475-4FDB-9C3E-55668D1F1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Unico Inv Documental</Template>
  <TotalTime>3</TotalTime>
  <Pages>5</Pages>
  <Words>469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B. VERITAS DE COLOMBIA LTDA</Company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Ofc Arcivo</dc:creator>
  <cp:lastModifiedBy>LUZ SAIDA ARIAS MENA</cp:lastModifiedBy>
  <cp:revision>3</cp:revision>
  <cp:lastPrinted>2014-10-30T21:03:00Z</cp:lastPrinted>
  <dcterms:created xsi:type="dcterms:W3CDTF">2014-12-18T14:37:00Z</dcterms:created>
  <dcterms:modified xsi:type="dcterms:W3CDTF">2014-12-31T20:19:00Z</dcterms:modified>
</cp:coreProperties>
</file>